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68F04" w14:textId="77777777" w:rsidR="006D1773" w:rsidRPr="006D1773" w:rsidRDefault="00997F14" w:rsidP="006D1773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435EFF50">
        <w:rPr>
          <w:rFonts w:ascii="Corbel" w:hAnsi="Corbel" w:cs="Calibri Light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6D1773" w:rsidRPr="006D1773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F195CEE" w14:textId="77777777" w:rsidR="006D1773" w:rsidRPr="006D1773" w:rsidRDefault="006D1773" w:rsidP="006D1773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D1773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B0ECD16" w14:textId="77777777" w:rsidR="006D1773" w:rsidRPr="006D1773" w:rsidRDefault="006D1773" w:rsidP="006D1773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6D1773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71DE886D" w14:textId="77777777" w:rsidR="006D1773" w:rsidRPr="006D1773" w:rsidRDefault="006D1773" w:rsidP="006D177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6D1773">
        <w:rPr>
          <w:rFonts w:ascii="Corbel" w:hAnsi="Corbel"/>
          <w:i/>
          <w:sz w:val="20"/>
          <w:szCs w:val="20"/>
          <w:lang w:eastAsia="ar-SA"/>
        </w:rPr>
        <w:t>(skrajne daty</w:t>
      </w:r>
      <w:r w:rsidRPr="006D1773">
        <w:rPr>
          <w:rFonts w:ascii="Corbel" w:hAnsi="Corbel"/>
          <w:sz w:val="20"/>
          <w:szCs w:val="20"/>
          <w:lang w:eastAsia="ar-SA"/>
        </w:rPr>
        <w:t>)</w:t>
      </w:r>
    </w:p>
    <w:p w14:paraId="070CF102" w14:textId="77777777" w:rsidR="006D1773" w:rsidRPr="006D1773" w:rsidRDefault="006D1773" w:rsidP="006D1773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6D1773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168697B2" w14:textId="77777777" w:rsidR="006D1773" w:rsidRPr="006D1773" w:rsidRDefault="006D1773" w:rsidP="006D1773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0C6E7FD4" w14:textId="77777777" w:rsidR="0085747A" w:rsidRPr="004E4DC2" w:rsidRDefault="0071620A" w:rsidP="009C54AE">
      <w:pPr>
        <w:pStyle w:val="Punktygwne"/>
        <w:spacing w:before="0" w:after="0"/>
        <w:rPr>
          <w:rFonts w:ascii="Corbel" w:hAnsi="Corbel" w:cs="Calibri Light"/>
          <w:color w:val="0070C0"/>
          <w:szCs w:val="24"/>
        </w:rPr>
      </w:pPr>
      <w:r w:rsidRPr="004E4DC2">
        <w:rPr>
          <w:rFonts w:ascii="Corbel" w:hAnsi="Corbel" w:cs="Calibri Light"/>
          <w:szCs w:val="24"/>
        </w:rPr>
        <w:t xml:space="preserve">1. </w:t>
      </w:r>
      <w:r w:rsidR="0085747A" w:rsidRPr="004E4DC2">
        <w:rPr>
          <w:rFonts w:ascii="Corbel" w:hAnsi="Corbel" w:cs="Calibri Light"/>
          <w:szCs w:val="24"/>
        </w:rPr>
        <w:t xml:space="preserve">Podstawowe </w:t>
      </w:r>
      <w:r w:rsidR="00445970" w:rsidRPr="004E4DC2">
        <w:rPr>
          <w:rFonts w:ascii="Corbel" w:hAnsi="Corbel" w:cs="Calibri Light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A486F" w:rsidRPr="004E4DC2" w14:paraId="0765AE28" w14:textId="77777777" w:rsidTr="435EFF50">
        <w:tc>
          <w:tcPr>
            <w:tcW w:w="2694" w:type="dxa"/>
            <w:vAlign w:val="center"/>
          </w:tcPr>
          <w:p w14:paraId="59701564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F3D034" w14:textId="77777777" w:rsidR="003A486F" w:rsidRPr="004E4DC2" w:rsidRDefault="002C0CAE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Obywatelstwo UE a obywatelstwo narodowe</w:t>
            </w:r>
          </w:p>
        </w:tc>
      </w:tr>
      <w:tr w:rsidR="003A486F" w:rsidRPr="004E4DC2" w14:paraId="71BBF93F" w14:textId="77777777" w:rsidTr="435EFF50">
        <w:tc>
          <w:tcPr>
            <w:tcW w:w="2694" w:type="dxa"/>
            <w:vAlign w:val="center"/>
          </w:tcPr>
          <w:p w14:paraId="4CA29152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267C2CB" w14:textId="77777777" w:rsidR="003A486F" w:rsidRPr="004E4DC2" w:rsidRDefault="002C0CAE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ASO34</w:t>
            </w:r>
          </w:p>
        </w:tc>
      </w:tr>
      <w:tr w:rsidR="003A486F" w:rsidRPr="004E4DC2" w14:paraId="16DF5C03" w14:textId="77777777" w:rsidTr="435EFF50">
        <w:tc>
          <w:tcPr>
            <w:tcW w:w="2694" w:type="dxa"/>
            <w:vAlign w:val="center"/>
          </w:tcPr>
          <w:p w14:paraId="249A5C16" w14:textId="77777777" w:rsidR="003A486F" w:rsidRPr="004E4DC2" w:rsidRDefault="003A486F" w:rsidP="003A486F">
            <w:pPr>
              <w:pStyle w:val="Pytania"/>
              <w:spacing w:before="0" w:after="0" w:line="240" w:lineRule="exact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A8C97E7" w14:textId="7ADB4B6C" w:rsidR="003A486F" w:rsidRPr="004E4DC2" w:rsidRDefault="003A486F" w:rsidP="435EFF50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435EFF50">
              <w:rPr>
                <w:rFonts w:ascii="Corbel" w:hAnsi="Corbel" w:cs="Calibri Light"/>
                <w:b w:val="0"/>
                <w:color w:val="auto"/>
                <w:sz w:val="22"/>
              </w:rPr>
              <w:t>Kolegium Nauk Społecznych</w:t>
            </w:r>
          </w:p>
        </w:tc>
      </w:tr>
      <w:tr w:rsidR="003A486F" w:rsidRPr="004E4DC2" w14:paraId="6E1B9605" w14:textId="77777777" w:rsidTr="435EFF50">
        <w:tc>
          <w:tcPr>
            <w:tcW w:w="2694" w:type="dxa"/>
            <w:vAlign w:val="center"/>
          </w:tcPr>
          <w:p w14:paraId="0A39E105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25E041A" w14:textId="63E2E589" w:rsidR="003A486F" w:rsidRPr="004E4DC2" w:rsidRDefault="64096442" w:rsidP="435EFF50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435EFF50">
              <w:rPr>
                <w:rFonts w:ascii="Corbel" w:hAnsi="Corbel" w:cs="Calibri Light"/>
                <w:b w:val="0"/>
                <w:color w:val="auto"/>
                <w:sz w:val="22"/>
              </w:rPr>
              <w:t xml:space="preserve">Instytut nauk Prawnych </w:t>
            </w:r>
          </w:p>
          <w:p w14:paraId="64795009" w14:textId="3524A92C" w:rsidR="003A486F" w:rsidRPr="004E4DC2" w:rsidRDefault="003A486F" w:rsidP="435EFF50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435EFF50">
              <w:rPr>
                <w:rFonts w:ascii="Corbel" w:hAnsi="Corbel" w:cs="Calibri Light"/>
                <w:b w:val="0"/>
                <w:color w:val="auto"/>
                <w:sz w:val="22"/>
              </w:rPr>
              <w:t>Zakład Prawa Międzynarodowego i Prawa Europejskiego</w:t>
            </w:r>
          </w:p>
        </w:tc>
      </w:tr>
      <w:tr w:rsidR="003A486F" w:rsidRPr="004E4DC2" w14:paraId="3CB95E45" w14:textId="77777777" w:rsidTr="435EFF50">
        <w:tc>
          <w:tcPr>
            <w:tcW w:w="2694" w:type="dxa"/>
            <w:vAlign w:val="center"/>
          </w:tcPr>
          <w:p w14:paraId="4B835047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8D9767" w14:textId="77777777" w:rsidR="003A486F" w:rsidRPr="004E4DC2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Administracja</w:t>
            </w:r>
          </w:p>
        </w:tc>
      </w:tr>
      <w:tr w:rsidR="003A486F" w:rsidRPr="004E4DC2" w14:paraId="11529C0C" w14:textId="77777777" w:rsidTr="435EFF50">
        <w:tc>
          <w:tcPr>
            <w:tcW w:w="2694" w:type="dxa"/>
            <w:vAlign w:val="center"/>
          </w:tcPr>
          <w:p w14:paraId="448A1CED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3A486F" w:rsidRPr="004E4DC2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Studia I stopnia</w:t>
            </w:r>
          </w:p>
        </w:tc>
      </w:tr>
      <w:tr w:rsidR="003A486F" w:rsidRPr="004E4DC2" w14:paraId="3A488BE5" w14:textId="77777777" w:rsidTr="435EFF50">
        <w:tc>
          <w:tcPr>
            <w:tcW w:w="2694" w:type="dxa"/>
            <w:vAlign w:val="center"/>
          </w:tcPr>
          <w:p w14:paraId="04C0481C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3A486F" w:rsidRPr="004E4DC2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Ogólnoakademicki</w:t>
            </w:r>
          </w:p>
        </w:tc>
      </w:tr>
      <w:tr w:rsidR="003A486F" w:rsidRPr="004E4DC2" w14:paraId="5C70B2EB" w14:textId="77777777" w:rsidTr="435EFF50">
        <w:tc>
          <w:tcPr>
            <w:tcW w:w="2694" w:type="dxa"/>
            <w:vAlign w:val="center"/>
          </w:tcPr>
          <w:p w14:paraId="7C3992E0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3A486F" w:rsidRPr="004E4DC2" w:rsidRDefault="003A486F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Stacjonarne</w:t>
            </w:r>
          </w:p>
        </w:tc>
      </w:tr>
      <w:tr w:rsidR="003A486F" w:rsidRPr="004E4DC2" w14:paraId="3CA2651D" w14:textId="77777777" w:rsidTr="435EFF50">
        <w:tc>
          <w:tcPr>
            <w:tcW w:w="2694" w:type="dxa"/>
            <w:vAlign w:val="center"/>
          </w:tcPr>
          <w:p w14:paraId="47AAF248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6704B3A" w14:textId="77777777" w:rsidR="003A486F" w:rsidRPr="004E4DC2" w:rsidRDefault="003A486F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 xml:space="preserve">Rok </w:t>
            </w:r>
            <w:r w:rsidR="00B27B8F" w:rsidRPr="004E4DC2">
              <w:rPr>
                <w:rFonts w:ascii="Corbel" w:hAnsi="Corbel" w:cs="Calibri Light"/>
                <w:b w:val="0"/>
                <w:color w:val="auto"/>
                <w:sz w:val="22"/>
              </w:rPr>
              <w:t>I</w:t>
            </w:r>
            <w:r w:rsidRPr="004E4DC2">
              <w:rPr>
                <w:rFonts w:ascii="Corbel" w:hAnsi="Corbel" w:cs="Calibri Light"/>
                <w:b w:val="0"/>
                <w:sz w:val="22"/>
              </w:rPr>
              <w:t>I</w:t>
            </w:r>
            <w:r w:rsidR="00B27B8F" w:rsidRPr="004E4DC2">
              <w:rPr>
                <w:rFonts w:ascii="Corbel" w:hAnsi="Corbel" w:cs="Calibri Light"/>
                <w:b w:val="0"/>
                <w:color w:val="auto"/>
                <w:sz w:val="22"/>
              </w:rPr>
              <w:t>, semestr IV</w:t>
            </w:r>
          </w:p>
        </w:tc>
      </w:tr>
      <w:tr w:rsidR="003A486F" w:rsidRPr="004E4DC2" w14:paraId="10ED0215" w14:textId="77777777" w:rsidTr="435EFF50">
        <w:tc>
          <w:tcPr>
            <w:tcW w:w="2694" w:type="dxa"/>
            <w:vAlign w:val="center"/>
          </w:tcPr>
          <w:p w14:paraId="5863A118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3A486F" w:rsidRPr="004E4DC2" w:rsidRDefault="00B27B8F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Fakultatyw</w:t>
            </w:r>
            <w:r w:rsidR="00703DB8" w:rsidRPr="004E4DC2">
              <w:rPr>
                <w:rFonts w:ascii="Corbel" w:hAnsi="Corbel" w:cs="Calibri Light"/>
                <w:b w:val="0"/>
                <w:color w:val="auto"/>
                <w:sz w:val="22"/>
              </w:rPr>
              <w:t>n</w:t>
            </w: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y</w:t>
            </w:r>
          </w:p>
        </w:tc>
      </w:tr>
      <w:tr w:rsidR="003A486F" w:rsidRPr="004E4DC2" w14:paraId="69BFFEEB" w14:textId="77777777" w:rsidTr="435EFF50">
        <w:tc>
          <w:tcPr>
            <w:tcW w:w="2694" w:type="dxa"/>
            <w:vAlign w:val="center"/>
          </w:tcPr>
          <w:p w14:paraId="13A990D4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4CB6B3" w14:textId="77777777" w:rsidR="003A486F" w:rsidRPr="004E4DC2" w:rsidRDefault="003A486F" w:rsidP="003A486F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POLSKI</w:t>
            </w:r>
          </w:p>
        </w:tc>
      </w:tr>
      <w:tr w:rsidR="003A486F" w:rsidRPr="004E4DC2" w14:paraId="3E543895" w14:textId="77777777" w:rsidTr="435EFF50">
        <w:tc>
          <w:tcPr>
            <w:tcW w:w="2694" w:type="dxa"/>
            <w:vAlign w:val="center"/>
          </w:tcPr>
          <w:p w14:paraId="69C2AF6E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27FE74" w14:textId="77777777" w:rsidR="003A486F" w:rsidRPr="004E4DC2" w:rsidRDefault="003A486F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Dr hab. Lidia Brodowski, prof. UR</w:t>
            </w:r>
          </w:p>
        </w:tc>
      </w:tr>
      <w:tr w:rsidR="003A486F" w:rsidRPr="004E4DC2" w14:paraId="1F48715B" w14:textId="77777777" w:rsidTr="435EFF50">
        <w:tc>
          <w:tcPr>
            <w:tcW w:w="2694" w:type="dxa"/>
            <w:vAlign w:val="center"/>
          </w:tcPr>
          <w:p w14:paraId="471FE442" w14:textId="77777777" w:rsidR="003A486F" w:rsidRPr="004E4DC2" w:rsidRDefault="003A486F" w:rsidP="003A4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8A359D9" w14:textId="77777777" w:rsidR="003A486F" w:rsidRPr="004E4DC2" w:rsidRDefault="00352648" w:rsidP="003A486F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>
              <w:rPr>
                <w:rFonts w:ascii="Corbel" w:hAnsi="Corbel" w:cs="Calibri Light"/>
                <w:b w:val="0"/>
                <w:color w:val="auto"/>
                <w:sz w:val="22"/>
              </w:rPr>
              <w:t>Pracownicy Zakładu zgodnie z obciążeniami</w:t>
            </w:r>
          </w:p>
        </w:tc>
      </w:tr>
    </w:tbl>
    <w:p w14:paraId="57A64E18" w14:textId="77777777" w:rsidR="0085747A" w:rsidRPr="004E4DC2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 xml:space="preserve">* </w:t>
      </w:r>
      <w:r w:rsidRPr="004E4DC2">
        <w:rPr>
          <w:rFonts w:ascii="Corbel" w:hAnsi="Corbel" w:cs="Calibri Light"/>
          <w:i/>
          <w:sz w:val="24"/>
          <w:szCs w:val="24"/>
        </w:rPr>
        <w:t>-</w:t>
      </w:r>
      <w:r w:rsidR="00B90885" w:rsidRPr="004E4DC2">
        <w:rPr>
          <w:rFonts w:ascii="Corbel" w:hAnsi="Corbel" w:cs="Calibri Light"/>
          <w:b w:val="0"/>
          <w:i/>
          <w:sz w:val="24"/>
          <w:szCs w:val="24"/>
        </w:rPr>
        <w:t>opcjonalni</w:t>
      </w:r>
      <w:r w:rsidR="00B90885" w:rsidRPr="004E4DC2">
        <w:rPr>
          <w:rFonts w:ascii="Corbel" w:hAnsi="Corbel" w:cs="Calibri Light"/>
          <w:b w:val="0"/>
          <w:sz w:val="24"/>
          <w:szCs w:val="24"/>
        </w:rPr>
        <w:t>e,</w:t>
      </w:r>
      <w:r w:rsidRPr="004E4DC2">
        <w:rPr>
          <w:rFonts w:ascii="Corbel" w:hAnsi="Corbel" w:cs="Calibri Light"/>
          <w:i/>
          <w:sz w:val="24"/>
          <w:szCs w:val="24"/>
        </w:rPr>
        <w:t xml:space="preserve"> </w:t>
      </w:r>
      <w:r w:rsidRPr="004E4DC2">
        <w:rPr>
          <w:rFonts w:ascii="Corbel" w:hAnsi="Corbel" w:cs="Calibri Light"/>
          <w:b w:val="0"/>
          <w:i/>
          <w:sz w:val="24"/>
          <w:szCs w:val="24"/>
        </w:rPr>
        <w:t xml:space="preserve">zgodnie z ustaleniami </w:t>
      </w:r>
      <w:r w:rsidR="00B90885" w:rsidRPr="004E4DC2">
        <w:rPr>
          <w:rFonts w:ascii="Corbel" w:hAnsi="Corbel" w:cs="Calibri Light"/>
          <w:b w:val="0"/>
          <w:i/>
          <w:sz w:val="24"/>
          <w:szCs w:val="24"/>
        </w:rPr>
        <w:t>w Jednostce</w:t>
      </w:r>
    </w:p>
    <w:p w14:paraId="7E0A0F74" w14:textId="77777777" w:rsidR="0085747A" w:rsidRPr="004E4DC2" w:rsidRDefault="0085747A" w:rsidP="009C54AE">
      <w:pPr>
        <w:pStyle w:val="Podpunkty"/>
        <w:ind w:left="284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>1.</w:t>
      </w:r>
      <w:r w:rsidR="00E22FBC" w:rsidRPr="004E4DC2">
        <w:rPr>
          <w:rFonts w:ascii="Corbel" w:hAnsi="Corbel" w:cs="Calibri Light"/>
          <w:sz w:val="24"/>
          <w:szCs w:val="24"/>
        </w:rPr>
        <w:t>1</w:t>
      </w:r>
      <w:r w:rsidRPr="004E4DC2">
        <w:rPr>
          <w:rFonts w:ascii="Corbel" w:hAnsi="Corbel" w:cs="Calibri Light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4E4DC2" w:rsidRDefault="00923D7D" w:rsidP="009C54AE">
      <w:pPr>
        <w:pStyle w:val="Podpunkty"/>
        <w:ind w:left="0"/>
        <w:rPr>
          <w:rFonts w:ascii="Corbel" w:hAnsi="Corbel" w:cs="Calibri Light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864"/>
        <w:gridCol w:w="788"/>
        <w:gridCol w:w="928"/>
        <w:gridCol w:w="724"/>
        <w:gridCol w:w="821"/>
        <w:gridCol w:w="763"/>
        <w:gridCol w:w="948"/>
        <w:gridCol w:w="1189"/>
        <w:gridCol w:w="1505"/>
      </w:tblGrid>
      <w:tr w:rsidR="00015B8F" w:rsidRPr="004E4DC2" w14:paraId="4A00F406" w14:textId="77777777" w:rsidTr="435EFF50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Semestr</w:t>
            </w:r>
          </w:p>
          <w:p w14:paraId="64C63F33" w14:textId="77777777" w:rsidR="00015B8F" w:rsidRPr="004E4DC2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(</w:t>
            </w:r>
            <w:r w:rsidR="00363F78" w:rsidRPr="004E4DC2">
              <w:rPr>
                <w:rFonts w:ascii="Corbel" w:hAnsi="Corbel" w:cs="Calibri Light"/>
                <w:szCs w:val="24"/>
              </w:rPr>
              <w:t>nr)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Wykł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Ćw.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Konw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Sem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Prakt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4E4DC2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b/>
                <w:szCs w:val="24"/>
              </w:rPr>
            </w:pPr>
            <w:r w:rsidRPr="004E4DC2">
              <w:rPr>
                <w:rFonts w:ascii="Corbel" w:hAnsi="Corbel" w:cs="Calibri Light"/>
                <w:b/>
                <w:szCs w:val="24"/>
              </w:rPr>
              <w:t>Liczba pkt</w:t>
            </w:r>
            <w:r w:rsidR="00B90885" w:rsidRPr="004E4DC2">
              <w:rPr>
                <w:rFonts w:ascii="Corbel" w:hAnsi="Corbel" w:cs="Calibri Light"/>
                <w:b/>
                <w:szCs w:val="24"/>
              </w:rPr>
              <w:t>.</w:t>
            </w:r>
            <w:r w:rsidRPr="004E4DC2">
              <w:rPr>
                <w:rFonts w:ascii="Corbel" w:hAnsi="Corbel" w:cs="Calibri Light"/>
                <w:b/>
                <w:szCs w:val="24"/>
              </w:rPr>
              <w:t xml:space="preserve"> ECTS</w:t>
            </w:r>
          </w:p>
        </w:tc>
      </w:tr>
      <w:tr w:rsidR="00015B8F" w:rsidRPr="004E4DC2" w14:paraId="63C69E3F" w14:textId="77777777" w:rsidTr="435EFF50">
        <w:trPr>
          <w:trHeight w:val="453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4E4DC2" w:rsidRDefault="00B27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IV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4E4DC2" w:rsidRDefault="009A0400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20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4E4DC2" w:rsidRDefault="00015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4E4DC2" w:rsidRDefault="00B27B8F" w:rsidP="009C54AE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3</w:t>
            </w:r>
          </w:p>
        </w:tc>
      </w:tr>
    </w:tbl>
    <w:p w14:paraId="4DDBEF00" w14:textId="77777777" w:rsidR="00923D7D" w:rsidRPr="004E4DC2" w:rsidRDefault="00923D7D" w:rsidP="009C54AE">
      <w:pPr>
        <w:pStyle w:val="Podpunkty"/>
        <w:rPr>
          <w:rFonts w:ascii="Corbel" w:hAnsi="Corbel" w:cs="Calibri Light"/>
          <w:b w:val="0"/>
          <w:sz w:val="24"/>
          <w:szCs w:val="24"/>
          <w:lang w:eastAsia="en-US"/>
        </w:rPr>
      </w:pPr>
    </w:p>
    <w:p w14:paraId="7713D631" w14:textId="77777777" w:rsidR="0085747A" w:rsidRPr="004E4DC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1.</w:t>
      </w:r>
      <w:r w:rsidR="00E22FBC" w:rsidRPr="004E4DC2">
        <w:rPr>
          <w:rFonts w:ascii="Corbel" w:hAnsi="Corbel" w:cs="Calibri Light"/>
          <w:smallCaps w:val="0"/>
          <w:szCs w:val="24"/>
        </w:rPr>
        <w:t>2</w:t>
      </w:r>
      <w:r w:rsidR="00F83B28" w:rsidRPr="004E4DC2">
        <w:rPr>
          <w:rFonts w:ascii="Corbel" w:hAnsi="Corbel" w:cs="Calibri Light"/>
          <w:smallCaps w:val="0"/>
          <w:szCs w:val="24"/>
        </w:rPr>
        <w:t>.</w:t>
      </w:r>
      <w:r w:rsidR="00F83B28" w:rsidRPr="004E4DC2">
        <w:rPr>
          <w:rFonts w:ascii="Corbel" w:hAnsi="Corbel" w:cs="Calibri Light"/>
          <w:smallCaps w:val="0"/>
          <w:szCs w:val="24"/>
        </w:rPr>
        <w:tab/>
      </w:r>
      <w:r w:rsidRPr="004E4DC2">
        <w:rPr>
          <w:rFonts w:ascii="Corbel" w:hAnsi="Corbel" w:cs="Calibri Light"/>
          <w:smallCaps w:val="0"/>
          <w:szCs w:val="24"/>
        </w:rPr>
        <w:t xml:space="preserve">Sposób realizacji zajęć  </w:t>
      </w:r>
    </w:p>
    <w:p w14:paraId="078CDEFA" w14:textId="77777777" w:rsidR="0085747A" w:rsidRPr="004E4DC2" w:rsidRDefault="003A486F" w:rsidP="00F83B28">
      <w:pPr>
        <w:pStyle w:val="Punktygwne"/>
        <w:spacing w:before="0" w:after="0"/>
        <w:ind w:left="709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eastAsia="MS Gothic" w:hAnsi="Corbel" w:cs="Calibri Light"/>
          <w:b w:val="0"/>
          <w:szCs w:val="24"/>
        </w:rPr>
        <w:t>X</w:t>
      </w:r>
      <w:r w:rsidR="0085747A" w:rsidRPr="004E4DC2">
        <w:rPr>
          <w:rFonts w:ascii="Corbel" w:hAnsi="Corbel" w:cs="Calibri Light"/>
          <w:b w:val="0"/>
          <w:smallCaps w:val="0"/>
          <w:szCs w:val="24"/>
        </w:rPr>
        <w:t xml:space="preserve"> zajęcia w formie tradycyjnej </w:t>
      </w:r>
    </w:p>
    <w:p w14:paraId="64053668" w14:textId="77777777" w:rsidR="0085747A" w:rsidRPr="004E4DC2" w:rsidRDefault="003A486F" w:rsidP="00F83B28">
      <w:pPr>
        <w:pStyle w:val="Punktygwne"/>
        <w:spacing w:before="0" w:after="0"/>
        <w:ind w:left="709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eastAsia="MS Gothic" w:hAnsi="Corbel" w:cs="Calibri Light"/>
          <w:b w:val="0"/>
          <w:szCs w:val="24"/>
        </w:rPr>
        <w:t>X</w:t>
      </w:r>
      <w:r w:rsidR="0085747A" w:rsidRPr="004E4DC2">
        <w:rPr>
          <w:rFonts w:ascii="Corbel" w:hAnsi="Corbel" w:cs="Calibri Light"/>
          <w:b w:val="0"/>
          <w:smallCaps w:val="0"/>
          <w:szCs w:val="24"/>
        </w:rPr>
        <w:t xml:space="preserve"> zajęcia realizowane z wykorzystaniem metod i technik </w:t>
      </w:r>
      <w:r w:rsidR="001936C1">
        <w:rPr>
          <w:rFonts w:ascii="Corbel" w:hAnsi="Corbel" w:cs="Calibri Light"/>
          <w:b w:val="0"/>
          <w:smallCaps w:val="0"/>
          <w:szCs w:val="24"/>
        </w:rPr>
        <w:t>prezentacji multimedialnych</w:t>
      </w:r>
    </w:p>
    <w:p w14:paraId="3461D779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</w:p>
    <w:p w14:paraId="35295C78" w14:textId="50184924" w:rsidR="00E22FBC" w:rsidRPr="004E4DC2" w:rsidRDefault="00E22FBC" w:rsidP="435EFF5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alibri Light"/>
          <w:smallCaps w:val="0"/>
        </w:rPr>
      </w:pPr>
      <w:r w:rsidRPr="435EFF50">
        <w:rPr>
          <w:rFonts w:ascii="Corbel" w:hAnsi="Corbel" w:cs="Calibri Light"/>
          <w:smallCaps w:val="0"/>
        </w:rPr>
        <w:t xml:space="preserve">1.3 </w:t>
      </w:r>
      <w:r>
        <w:tab/>
      </w:r>
      <w:r w:rsidRPr="435EFF50">
        <w:rPr>
          <w:rFonts w:ascii="Corbel" w:hAnsi="Corbel" w:cs="Calibri Light"/>
          <w:smallCaps w:val="0"/>
        </w:rPr>
        <w:t>For</w:t>
      </w:r>
      <w:r w:rsidR="00445970" w:rsidRPr="435EFF50">
        <w:rPr>
          <w:rFonts w:ascii="Corbel" w:hAnsi="Corbel" w:cs="Calibri Light"/>
          <w:smallCaps w:val="0"/>
        </w:rPr>
        <w:t xml:space="preserve">ma zaliczenia przedmiotu </w:t>
      </w:r>
      <w:r w:rsidRPr="435EFF50">
        <w:rPr>
          <w:rFonts w:ascii="Corbel" w:hAnsi="Corbel" w:cs="Calibri Light"/>
          <w:smallCaps w:val="0"/>
        </w:rPr>
        <w:t xml:space="preserve">(z toku) </w:t>
      </w:r>
      <w:r w:rsidRPr="435EFF50">
        <w:rPr>
          <w:rFonts w:ascii="Corbel" w:hAnsi="Corbel" w:cs="Calibri Light"/>
          <w:b w:val="0"/>
          <w:smallCaps w:val="0"/>
        </w:rPr>
        <w:t>(egzamin, zaliczenie z oceną, zaliczenie bez oceny)</w:t>
      </w:r>
    </w:p>
    <w:p w14:paraId="323D2E68" w14:textId="73E4F146" w:rsidR="435EFF50" w:rsidRDefault="435EFF50" w:rsidP="435EFF50">
      <w:pPr>
        <w:spacing w:after="0" w:line="240" w:lineRule="auto"/>
        <w:contextualSpacing/>
        <w:jc w:val="both"/>
        <w:rPr>
          <w:rFonts w:ascii="Corbel" w:eastAsia="Cambria" w:hAnsi="Corbel" w:cs="Calibri Light"/>
        </w:rPr>
      </w:pPr>
    </w:p>
    <w:p w14:paraId="41D7EC5F" w14:textId="77777777" w:rsidR="003A486F" w:rsidRPr="004E4DC2" w:rsidRDefault="003A486F" w:rsidP="00B27B8F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eastAsia="Cambria" w:hAnsi="Corbel" w:cs="Calibri Light"/>
        </w:rPr>
      </w:pPr>
      <w:r w:rsidRPr="004E4DC2">
        <w:rPr>
          <w:rFonts w:ascii="Corbel" w:eastAsia="Cambria" w:hAnsi="Corbel" w:cs="Calibri Light"/>
        </w:rPr>
        <w:t>zaliczenie na ocenę</w:t>
      </w:r>
    </w:p>
    <w:p w14:paraId="3CF2D8B6" w14:textId="77777777" w:rsidR="00E960BB" w:rsidRPr="004E4DC2" w:rsidRDefault="00E960BB" w:rsidP="009C54AE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w14:paraId="261BAAD1" w14:textId="77777777" w:rsidR="00E960BB" w:rsidRPr="004E4DC2" w:rsidRDefault="0085747A" w:rsidP="009C54AE">
      <w:pPr>
        <w:pStyle w:val="Punktygwne"/>
        <w:spacing w:before="0" w:after="0"/>
        <w:rPr>
          <w:rFonts w:ascii="Corbel" w:hAnsi="Corbel" w:cs="Calibri Light"/>
          <w:szCs w:val="24"/>
        </w:rPr>
      </w:pPr>
      <w:r w:rsidRPr="435EFF50">
        <w:rPr>
          <w:rFonts w:ascii="Corbel" w:hAnsi="Corbel" w:cs="Calibri Light"/>
        </w:rPr>
        <w:t xml:space="preserve">2.Wymagania wstępne </w:t>
      </w:r>
    </w:p>
    <w:p w14:paraId="4FB7ECFE" w14:textId="7E766E52" w:rsidR="435EFF50" w:rsidRDefault="435EFF50" w:rsidP="435EFF50">
      <w:pPr>
        <w:pStyle w:val="Punktygwne"/>
        <w:spacing w:before="0" w:after="0"/>
        <w:rPr>
          <w:rFonts w:ascii="Corbel" w:hAnsi="Corbel" w:cs="Calibri Ligh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E4DC2" w14:paraId="3E65953B" w14:textId="77777777" w:rsidTr="435EFF50">
        <w:tc>
          <w:tcPr>
            <w:tcW w:w="9670" w:type="dxa"/>
          </w:tcPr>
          <w:p w14:paraId="0FB78278" w14:textId="7B2ABF03" w:rsidR="0085747A" w:rsidRPr="004E4DC2" w:rsidRDefault="001936C1" w:rsidP="435EFF50">
            <w:pPr>
              <w:pStyle w:val="Punktygwne"/>
              <w:spacing w:before="40" w:after="40"/>
              <w:rPr>
                <w:rFonts w:ascii="Corbel" w:hAnsi="Corbel" w:cs="Calibri Light"/>
                <w:b w:val="0"/>
                <w:smallCaps w:val="0"/>
                <w:color w:val="000000"/>
              </w:rPr>
            </w:pPr>
            <w:r w:rsidRPr="435EFF50">
              <w:rPr>
                <w:rFonts w:ascii="Corbel" w:hAnsi="Corbel" w:cs="Calibri Light"/>
                <w:b w:val="0"/>
                <w:smallCaps w:val="0"/>
                <w:color w:val="000000" w:themeColor="text1"/>
              </w:rPr>
              <w:t>Podstawowa wiedza z zakresu prawa Unii Europejskiej</w:t>
            </w:r>
          </w:p>
        </w:tc>
      </w:tr>
    </w:tbl>
    <w:p w14:paraId="1FC39945" w14:textId="77777777" w:rsidR="00153C41" w:rsidRPr="004E4DC2" w:rsidRDefault="00153C41" w:rsidP="009C54AE">
      <w:pPr>
        <w:pStyle w:val="Punktygwne"/>
        <w:spacing w:before="0" w:after="0"/>
        <w:rPr>
          <w:rFonts w:ascii="Corbel" w:hAnsi="Corbel" w:cs="Calibri Light"/>
          <w:szCs w:val="24"/>
        </w:rPr>
      </w:pPr>
    </w:p>
    <w:p w14:paraId="7DB6D4EE" w14:textId="38A1A8FA" w:rsidR="0085747A" w:rsidRPr="004E4DC2" w:rsidRDefault="006F615D" w:rsidP="435EFF50">
      <w:pPr>
        <w:pStyle w:val="Punktygwne"/>
        <w:spacing w:before="0" w:after="0"/>
        <w:rPr>
          <w:rFonts w:ascii="Corbel" w:hAnsi="Corbel" w:cs="Calibri Light"/>
        </w:rPr>
      </w:pPr>
      <w:r>
        <w:rPr>
          <w:rFonts w:ascii="Corbel" w:hAnsi="Corbel" w:cs="Calibri Light"/>
        </w:rPr>
        <w:br w:type="column"/>
      </w:r>
      <w:r w:rsidR="0071620A" w:rsidRPr="435EFF50">
        <w:rPr>
          <w:rFonts w:ascii="Corbel" w:hAnsi="Corbel" w:cs="Calibri Light"/>
        </w:rPr>
        <w:lastRenderedPageBreak/>
        <w:t>3.</w:t>
      </w:r>
      <w:r w:rsidR="0085747A" w:rsidRPr="435EFF50">
        <w:rPr>
          <w:rFonts w:ascii="Corbel" w:hAnsi="Corbel" w:cs="Calibri Light"/>
        </w:rPr>
        <w:t xml:space="preserve"> </w:t>
      </w:r>
      <w:r w:rsidR="00A84C85" w:rsidRPr="435EFF50">
        <w:rPr>
          <w:rFonts w:ascii="Corbel" w:hAnsi="Corbel" w:cs="Calibri Light"/>
        </w:rPr>
        <w:t>cele, efekty uczenia się</w:t>
      </w:r>
      <w:r w:rsidR="0085747A" w:rsidRPr="435EFF50">
        <w:rPr>
          <w:rFonts w:ascii="Corbel" w:hAnsi="Corbel" w:cs="Calibri Light"/>
        </w:rPr>
        <w:t>, treści Programowe i stosowane metody Dydaktyczne</w:t>
      </w:r>
    </w:p>
    <w:p w14:paraId="0562CB0E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szCs w:val="24"/>
        </w:rPr>
      </w:pPr>
    </w:p>
    <w:p w14:paraId="04643D83" w14:textId="77777777" w:rsidR="0085747A" w:rsidRPr="004E4DC2" w:rsidRDefault="0071620A" w:rsidP="009C54AE">
      <w:pPr>
        <w:pStyle w:val="Podpunkty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 xml:space="preserve">3.1 </w:t>
      </w:r>
      <w:r w:rsidR="00C05F44" w:rsidRPr="004E4DC2">
        <w:rPr>
          <w:rFonts w:ascii="Corbel" w:hAnsi="Corbel" w:cs="Calibri Light"/>
          <w:sz w:val="24"/>
          <w:szCs w:val="24"/>
        </w:rPr>
        <w:t>Cele przedmiotu</w:t>
      </w:r>
    </w:p>
    <w:p w14:paraId="34CE0A41" w14:textId="77777777" w:rsidR="00F83B28" w:rsidRPr="004E4DC2" w:rsidRDefault="00F83B28" w:rsidP="009C54AE">
      <w:pPr>
        <w:pStyle w:val="Podpunkty"/>
        <w:rPr>
          <w:rFonts w:ascii="Corbel" w:hAnsi="Corbel" w:cs="Calibri Light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27B8F" w:rsidRPr="004E4DC2" w14:paraId="6A821A47" w14:textId="77777777" w:rsidTr="00B27B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5A4" w14:textId="77777777" w:rsidR="00B27B8F" w:rsidRPr="004E4DC2" w:rsidRDefault="00B27B8F" w:rsidP="00B27B8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DFCE" w14:textId="77777777" w:rsidR="00B27B8F" w:rsidRPr="004E4DC2" w:rsidRDefault="00B27B8F" w:rsidP="002C0CAE">
            <w:pPr>
              <w:spacing w:after="0" w:line="240" w:lineRule="auto"/>
              <w:ind w:left="360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zapoznanie z podstawowymi pojęciami i problematyką </w:t>
            </w:r>
            <w:r w:rsidR="002C0CAE" w:rsidRPr="004E4DC2">
              <w:rPr>
                <w:rFonts w:ascii="Corbel" w:hAnsi="Corbel" w:cs="Calibri Light"/>
                <w:lang w:eastAsia="pl-PL"/>
              </w:rPr>
              <w:t>obywatelstwa UE i obywatelstwa narodowego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  <w:tr w:rsidR="00B27B8F" w:rsidRPr="004E4DC2" w14:paraId="481C9A0B" w14:textId="77777777" w:rsidTr="00B27B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F7E8" w14:textId="77777777" w:rsidR="00B27B8F" w:rsidRPr="004E4DC2" w:rsidRDefault="00B27B8F" w:rsidP="00B27B8F">
            <w:pPr>
              <w:pStyle w:val="Podpunkty"/>
              <w:ind w:left="0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3FAA" w14:textId="77777777" w:rsidR="00B27B8F" w:rsidRPr="004E4DC2" w:rsidRDefault="00B27B8F" w:rsidP="002C0CAE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przedstawienie i wyjaśnienie roli </w:t>
            </w:r>
            <w:r w:rsidR="002C0CAE" w:rsidRPr="004E4DC2">
              <w:rPr>
                <w:rFonts w:ascii="Corbel" w:hAnsi="Corbel" w:cs="Calibri Light"/>
                <w:lang w:eastAsia="pl-PL"/>
              </w:rPr>
              <w:t>obywatelstwa UE oraz wynikających z niego uprawnień</w:t>
            </w:r>
          </w:p>
        </w:tc>
      </w:tr>
      <w:tr w:rsidR="00B27B8F" w:rsidRPr="004E4DC2" w14:paraId="03A471D6" w14:textId="77777777" w:rsidTr="00B27B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B3C4" w14:textId="77777777" w:rsidR="00B27B8F" w:rsidRPr="004E4DC2" w:rsidRDefault="00B27B8F" w:rsidP="00B27B8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A925" w14:textId="77777777" w:rsidR="00B27B8F" w:rsidRPr="004E4DC2" w:rsidRDefault="00B27B8F" w:rsidP="002C0CAE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przedstawienie </w:t>
            </w:r>
            <w:r w:rsidR="002C0CAE" w:rsidRPr="004E4DC2">
              <w:rPr>
                <w:rFonts w:ascii="Corbel" w:hAnsi="Corbel" w:cs="Calibri Light"/>
                <w:lang w:eastAsia="pl-PL"/>
              </w:rPr>
              <w:t>sposobów nabycia i utraty obywatelstwa UE i obywatelstwa narodowego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  <w:tr w:rsidR="00B27B8F" w:rsidRPr="004E4DC2" w14:paraId="5012D670" w14:textId="77777777" w:rsidTr="00B27B8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F916" w14:textId="77777777" w:rsidR="00B27B8F" w:rsidRPr="004E4DC2" w:rsidRDefault="00B27B8F" w:rsidP="00B27B8F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9E459" w14:textId="77777777" w:rsidR="00B27B8F" w:rsidRPr="004E4DC2" w:rsidRDefault="00B27B8F" w:rsidP="002C0CAE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zrozumienie mechanizmów implementacyjnych i ich roli w przestrzeganiu międzynarodowych standardów </w:t>
            </w:r>
            <w:r w:rsidR="002C0CAE" w:rsidRPr="004E4DC2">
              <w:rPr>
                <w:rFonts w:ascii="Corbel" w:hAnsi="Corbel" w:cs="Calibri Light"/>
                <w:lang w:eastAsia="pl-PL"/>
              </w:rPr>
              <w:t>obywatelskich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</w:tbl>
    <w:p w14:paraId="62EBF3C5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color w:val="000000"/>
          <w:szCs w:val="24"/>
        </w:rPr>
      </w:pPr>
    </w:p>
    <w:p w14:paraId="47F42425" w14:textId="77777777" w:rsidR="001D7B54" w:rsidRPr="004E4DC2" w:rsidRDefault="009F4610" w:rsidP="009C54AE">
      <w:pPr>
        <w:spacing w:after="0" w:line="240" w:lineRule="auto"/>
        <w:ind w:left="426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 xml:space="preserve">3.2 </w:t>
      </w:r>
      <w:r w:rsidR="001D7B54" w:rsidRPr="004E4DC2">
        <w:rPr>
          <w:rFonts w:ascii="Corbel" w:hAnsi="Corbel" w:cs="Calibri Light"/>
          <w:b/>
          <w:sz w:val="24"/>
          <w:szCs w:val="24"/>
        </w:rPr>
        <w:t xml:space="preserve">Efekty </w:t>
      </w:r>
      <w:r w:rsidR="00C05F44" w:rsidRPr="004E4DC2">
        <w:rPr>
          <w:rFonts w:ascii="Corbel" w:hAnsi="Corbel" w:cs="Calibri Light"/>
          <w:b/>
          <w:sz w:val="24"/>
          <w:szCs w:val="24"/>
        </w:rPr>
        <w:t xml:space="preserve">uczenia się </w:t>
      </w:r>
      <w:r w:rsidR="001D7B54" w:rsidRPr="004E4DC2">
        <w:rPr>
          <w:rFonts w:ascii="Corbel" w:hAnsi="Corbel" w:cs="Calibri Light"/>
          <w:b/>
          <w:sz w:val="24"/>
          <w:szCs w:val="24"/>
        </w:rPr>
        <w:t>dla przedmiotu</w:t>
      </w:r>
      <w:r w:rsidR="00445970" w:rsidRPr="004E4DC2">
        <w:rPr>
          <w:rFonts w:ascii="Corbel" w:hAnsi="Corbel" w:cs="Calibri Light"/>
          <w:sz w:val="24"/>
          <w:szCs w:val="24"/>
        </w:rPr>
        <w:t xml:space="preserve"> </w:t>
      </w:r>
    </w:p>
    <w:p w14:paraId="6D98A12B" w14:textId="77777777" w:rsidR="001D7B54" w:rsidRPr="004E4DC2" w:rsidRDefault="001D7B54" w:rsidP="009C54AE">
      <w:pPr>
        <w:spacing w:after="0" w:line="240" w:lineRule="auto"/>
        <w:rPr>
          <w:rFonts w:ascii="Corbel" w:hAnsi="Corbel" w:cs="Calibri Light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w:rsidR="0085747A" w:rsidRPr="004E4DC2" w14:paraId="61F38664" w14:textId="77777777" w:rsidTr="00FF2B3E">
        <w:tc>
          <w:tcPr>
            <w:tcW w:w="1679" w:type="dxa"/>
            <w:vAlign w:val="center"/>
          </w:tcPr>
          <w:p w14:paraId="41C145ED" w14:textId="77777777" w:rsidR="0085747A" w:rsidRPr="004E4DC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smallCaps w:val="0"/>
                <w:szCs w:val="24"/>
              </w:rPr>
              <w:t>EK</w:t>
            </w:r>
            <w:r w:rsidR="00A84C85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(</w:t>
            </w:r>
            <w:r w:rsidR="00C05F44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efekt uczenia się</w:t>
            </w:r>
            <w:r w:rsidR="00B82308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4E4DC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Treść efektu </w:t>
            </w:r>
            <w:r w:rsidR="00C05F44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uczenia się 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14:paraId="1F352D2E" w14:textId="77777777" w:rsidR="0085747A" w:rsidRPr="004E4DC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4E4DC2">
              <w:rPr>
                <w:rStyle w:val="Odwoanieprzypisudolnego"/>
                <w:rFonts w:ascii="Corbel" w:hAnsi="Corbel" w:cs="Calibri Light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4E4DC2" w14:paraId="71EF132D" w14:textId="77777777" w:rsidTr="00FF2B3E">
        <w:tc>
          <w:tcPr>
            <w:tcW w:w="1679" w:type="dxa"/>
          </w:tcPr>
          <w:p w14:paraId="4FCA5964" w14:textId="77777777" w:rsidR="0085747A" w:rsidRPr="004E4DC2" w:rsidRDefault="0085747A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3DCCF0A" w14:textId="77777777" w:rsidR="0085747A" w:rsidRPr="004E4DC2" w:rsidRDefault="00FF2B3E" w:rsidP="00FF2B3E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Student </w:t>
            </w:r>
            <w:r w:rsidR="003A486F" w:rsidRPr="004E4DC2">
              <w:rPr>
                <w:rFonts w:ascii="Corbel" w:hAnsi="Corbel" w:cs="Calibri Light"/>
              </w:rPr>
              <w:t xml:space="preserve">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</w:t>
            </w:r>
            <w:r w:rsidRPr="004E4DC2">
              <w:rPr>
                <w:rFonts w:ascii="Corbel" w:hAnsi="Corbel" w:cs="Calibri Light"/>
              </w:rPr>
              <w:t>europejskich;</w:t>
            </w:r>
          </w:p>
        </w:tc>
        <w:tc>
          <w:tcPr>
            <w:tcW w:w="1867" w:type="dxa"/>
          </w:tcPr>
          <w:p w14:paraId="7800619F" w14:textId="77777777" w:rsidR="002C0CAE" w:rsidRPr="004E4DC2" w:rsidRDefault="002C0CAE" w:rsidP="002C0CAE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K_W01,</w:t>
            </w:r>
          </w:p>
          <w:p w14:paraId="0AD3A7D1" w14:textId="77777777" w:rsidR="002C0CAE" w:rsidRPr="004E4DC2" w:rsidRDefault="002C0CAE" w:rsidP="002C0CAE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K_W03,</w:t>
            </w:r>
          </w:p>
          <w:p w14:paraId="58AA442B" w14:textId="77777777" w:rsidR="002C0CAE" w:rsidRPr="004E4DC2" w:rsidRDefault="002C0CAE" w:rsidP="002C0CAE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 xml:space="preserve">K_W09, </w:t>
            </w:r>
          </w:p>
          <w:p w14:paraId="3D2B5E11" w14:textId="77777777" w:rsidR="002C0CAE" w:rsidRPr="004E4DC2" w:rsidRDefault="002C0CAE" w:rsidP="002C0CAE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K_W10,</w:t>
            </w:r>
          </w:p>
          <w:p w14:paraId="2946DB82" w14:textId="77777777" w:rsidR="0085747A" w:rsidRPr="004E4DC2" w:rsidRDefault="0085747A" w:rsidP="00490A2D">
            <w:pPr>
              <w:pStyle w:val="NormalnyWeb"/>
              <w:rPr>
                <w:rFonts w:ascii="Corbel" w:hAnsi="Corbel" w:cs="Calibri Light"/>
                <w:smallCaps/>
              </w:rPr>
            </w:pPr>
          </w:p>
        </w:tc>
      </w:tr>
      <w:tr w:rsidR="0085747A" w:rsidRPr="004E4DC2" w14:paraId="5ABDBF4C" w14:textId="77777777" w:rsidTr="00FF2B3E">
        <w:tc>
          <w:tcPr>
            <w:tcW w:w="1679" w:type="dxa"/>
          </w:tcPr>
          <w:p w14:paraId="56A76B19" w14:textId="77777777" w:rsidR="0085747A" w:rsidRPr="004E4DC2" w:rsidRDefault="0085747A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205F709" w14:textId="77777777" w:rsidR="0085747A" w:rsidRPr="004E4DC2" w:rsidRDefault="00FF2B3E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Student posiada umiejętność wykorzystania zdobytej wiedzy teoretycznej z dziedziny prawa </w:t>
            </w:r>
            <w:r w:rsidR="00490A2D" w:rsidRPr="004E4DC2">
              <w:rPr>
                <w:rFonts w:ascii="Corbel" w:hAnsi="Corbel" w:cs="Calibri Light"/>
              </w:rPr>
              <w:t>międzynarodowego</w:t>
            </w:r>
            <w:r w:rsidR="002C0CAE" w:rsidRPr="004E4DC2">
              <w:rPr>
                <w:rFonts w:ascii="Corbel" w:hAnsi="Corbel" w:cs="Calibri Light"/>
              </w:rPr>
              <w:t xml:space="preserve"> i europejskiego</w:t>
            </w:r>
            <w:r w:rsidRPr="004E4DC2">
              <w:rPr>
                <w:rFonts w:ascii="Corbel" w:hAnsi="Corbel" w:cs="Calibri Light"/>
              </w:rPr>
              <w:t xml:space="preserve"> do analizowania konkretnych procesów i zjawisk międzynarodowych; </w:t>
            </w:r>
          </w:p>
        </w:tc>
        <w:tc>
          <w:tcPr>
            <w:tcW w:w="1867" w:type="dxa"/>
          </w:tcPr>
          <w:p w14:paraId="7DB8E7D1" w14:textId="77777777" w:rsidR="00490A2D" w:rsidRPr="004E4DC2" w:rsidRDefault="00490A2D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K_U01,</w:t>
            </w:r>
          </w:p>
          <w:p w14:paraId="606421F3" w14:textId="77777777" w:rsidR="00490A2D" w:rsidRPr="004E4DC2" w:rsidRDefault="00490A2D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K_U04, </w:t>
            </w:r>
          </w:p>
          <w:p w14:paraId="1E1AB1AD" w14:textId="77777777" w:rsidR="0085747A" w:rsidRPr="004E4DC2" w:rsidRDefault="00490A2D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K_U07,</w:t>
            </w:r>
          </w:p>
        </w:tc>
      </w:tr>
      <w:tr w:rsidR="0085747A" w:rsidRPr="004E4DC2" w14:paraId="5F91DB93" w14:textId="77777777" w:rsidTr="00FF2B3E">
        <w:tc>
          <w:tcPr>
            <w:tcW w:w="1679" w:type="dxa"/>
          </w:tcPr>
          <w:p w14:paraId="41960800" w14:textId="77777777" w:rsidR="0085747A" w:rsidRPr="004E4DC2" w:rsidRDefault="003A486F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7A11ABE" w14:textId="77777777" w:rsidR="0085747A" w:rsidRPr="004E4DC2" w:rsidRDefault="00FF2B3E" w:rsidP="00FF2B3E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14:paraId="5DBDBB03" w14:textId="77777777" w:rsidR="00490A2D" w:rsidRPr="004E4DC2" w:rsidRDefault="00490A2D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K_K04, </w:t>
            </w:r>
          </w:p>
          <w:p w14:paraId="69B49A12" w14:textId="77777777" w:rsidR="0085747A" w:rsidRPr="004E4DC2" w:rsidRDefault="002C0CAE" w:rsidP="00490A2D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K_K05</w:t>
            </w:r>
          </w:p>
        </w:tc>
      </w:tr>
    </w:tbl>
    <w:p w14:paraId="5997CC1D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w14:paraId="44E1D115" w14:textId="77777777" w:rsidR="0085747A" w:rsidRPr="004E4DC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 w:cs="Calibri Light"/>
          <w:b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>3.3</w:t>
      </w:r>
      <w:r w:rsidR="001D7B54" w:rsidRPr="004E4DC2">
        <w:rPr>
          <w:rFonts w:ascii="Corbel" w:hAnsi="Corbel" w:cs="Calibri Light"/>
          <w:b/>
          <w:sz w:val="24"/>
          <w:szCs w:val="24"/>
        </w:rPr>
        <w:t xml:space="preserve"> </w:t>
      </w:r>
      <w:r w:rsidR="0085747A" w:rsidRPr="004E4DC2">
        <w:rPr>
          <w:rFonts w:ascii="Corbel" w:hAnsi="Corbel" w:cs="Calibri Light"/>
          <w:b/>
          <w:sz w:val="24"/>
          <w:szCs w:val="24"/>
        </w:rPr>
        <w:t>T</w:t>
      </w:r>
      <w:r w:rsidR="001D7B54" w:rsidRPr="004E4DC2">
        <w:rPr>
          <w:rFonts w:ascii="Corbel" w:hAnsi="Corbel" w:cs="Calibri Light"/>
          <w:b/>
          <w:sz w:val="24"/>
          <w:szCs w:val="24"/>
        </w:rPr>
        <w:t xml:space="preserve">reści programowe </w:t>
      </w:r>
      <w:r w:rsidR="007327BD" w:rsidRPr="004E4DC2">
        <w:rPr>
          <w:rFonts w:ascii="Corbel" w:hAnsi="Corbel" w:cs="Calibri Light"/>
          <w:sz w:val="24"/>
          <w:szCs w:val="24"/>
        </w:rPr>
        <w:t xml:space="preserve">  </w:t>
      </w:r>
    </w:p>
    <w:p w14:paraId="2CB3D273" w14:textId="2807EA6B" w:rsidR="0085747A" w:rsidRPr="004E4DC2" w:rsidRDefault="00490A2D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alibri Light"/>
          <w:sz w:val="24"/>
          <w:szCs w:val="24"/>
        </w:rPr>
      </w:pPr>
      <w:r w:rsidRPr="435EFF50">
        <w:rPr>
          <w:rFonts w:ascii="Corbel" w:hAnsi="Corbel" w:cs="Calibri Light"/>
          <w:sz w:val="24"/>
          <w:szCs w:val="24"/>
        </w:rPr>
        <w:t xml:space="preserve">Problematyka </w:t>
      </w:r>
      <w:r w:rsidR="4FA4D181" w:rsidRPr="435EFF50">
        <w:rPr>
          <w:rFonts w:ascii="Corbel" w:hAnsi="Corbel" w:cs="Calibri Light"/>
          <w:sz w:val="24"/>
          <w:szCs w:val="24"/>
        </w:rPr>
        <w:t>wykładu</w:t>
      </w:r>
    </w:p>
    <w:p w14:paraId="6682FA6D" w14:textId="3A677A5B" w:rsidR="4FA4D181" w:rsidRDefault="4FA4D181" w:rsidP="435EFF5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alibri Light"/>
          <w:sz w:val="24"/>
          <w:szCs w:val="24"/>
        </w:rPr>
      </w:pPr>
      <w:r w:rsidRPr="435EFF50">
        <w:rPr>
          <w:rFonts w:ascii="Corbel" w:hAnsi="Corbel" w:cs="Calibri Light"/>
          <w:sz w:val="24"/>
          <w:szCs w:val="24"/>
        </w:rPr>
        <w:t>Problematyka ćwiczeń audytoryjnych, konwersatoryjnych, laboratoryjnych, zajęć praktycznych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FF2B3E" w:rsidRPr="004E4DC2" w14:paraId="3A3AF27E" w14:textId="77777777" w:rsidTr="00FF2B3E">
        <w:tc>
          <w:tcPr>
            <w:tcW w:w="9497" w:type="dxa"/>
          </w:tcPr>
          <w:p w14:paraId="14E8C2EA" w14:textId="77777777" w:rsidR="00FF2B3E" w:rsidRPr="004E4DC2" w:rsidRDefault="00FF2B3E" w:rsidP="00FF2B3E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Treści merytoryczne</w:t>
            </w:r>
            <w:r w:rsidR="002C0CAE" w:rsidRPr="004E4DC2">
              <w:rPr>
                <w:rFonts w:ascii="Corbel" w:hAnsi="Corbel" w:cs="Calibri Light"/>
              </w:rPr>
              <w:t>:</w:t>
            </w:r>
          </w:p>
        </w:tc>
      </w:tr>
      <w:tr w:rsidR="002C0CAE" w:rsidRPr="004E4DC2" w14:paraId="21121975" w14:textId="77777777" w:rsidTr="002C0CAE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C9CA" w14:textId="77777777" w:rsidR="002C0CAE" w:rsidRPr="004E4DC2" w:rsidRDefault="002C0CAE" w:rsidP="002C0CAE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Instytucja obywatelstwa – wprowadzenie do problematyki </w:t>
            </w:r>
          </w:p>
        </w:tc>
      </w:tr>
      <w:tr w:rsidR="00156692" w:rsidRPr="004E4DC2" w14:paraId="066CA5AB" w14:textId="77777777" w:rsidTr="002C0CAE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78CF" w14:textId="77777777" w:rsidR="00156692" w:rsidRPr="004E4DC2" w:rsidRDefault="00156692" w:rsidP="00156692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Geneza obywatelstwa Unii Europejskiej</w:t>
            </w:r>
          </w:p>
        </w:tc>
      </w:tr>
      <w:tr w:rsidR="00156692" w:rsidRPr="004E4DC2" w14:paraId="52B10C8F" w14:textId="77777777" w:rsidTr="002C0CAE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BA66" w14:textId="77777777" w:rsidR="00156692" w:rsidRPr="004E4DC2" w:rsidRDefault="00156692" w:rsidP="00156692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Istota i charakter prawny obywatelstwa Unii Europejskiej </w:t>
            </w:r>
          </w:p>
        </w:tc>
      </w:tr>
      <w:tr w:rsidR="00156692" w:rsidRPr="004E4DC2" w14:paraId="5064B387" w14:textId="77777777" w:rsidTr="002C0CAE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B8BB" w14:textId="77777777" w:rsidR="00156692" w:rsidRDefault="00156692" w:rsidP="00156692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Prawa i obowiązki obywateli Unii Europejskiej</w:t>
            </w:r>
          </w:p>
          <w:p w14:paraId="5808F442" w14:textId="77777777" w:rsidR="00156692" w:rsidRPr="004E4DC2" w:rsidRDefault="00156692" w:rsidP="00156692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Zakaz dyskryminacji ze względu na przynależność państwową</w:t>
            </w:r>
          </w:p>
        </w:tc>
      </w:tr>
      <w:tr w:rsidR="00156692" w:rsidRPr="004E4DC2" w14:paraId="5ADCB5E7" w14:textId="77777777" w:rsidTr="002C0CAE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547" w14:textId="77777777" w:rsidR="00156692" w:rsidRPr="004E4DC2" w:rsidRDefault="00156692" w:rsidP="00156692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Sposoby nabycia i utraty obywatelstwa narodowego</w:t>
            </w:r>
          </w:p>
        </w:tc>
      </w:tr>
      <w:tr w:rsidR="00156692" w:rsidRPr="004E4DC2" w14:paraId="6AB4E57A" w14:textId="77777777" w:rsidTr="002C0CAE"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AFB" w14:textId="77777777" w:rsidR="00156692" w:rsidRPr="004E4DC2" w:rsidRDefault="00156692" w:rsidP="00156692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Uprawnienia i obowiązki wynikające z obywatelstwa narodowego</w:t>
            </w:r>
          </w:p>
        </w:tc>
      </w:tr>
    </w:tbl>
    <w:p w14:paraId="61F0D56C" w14:textId="77777777" w:rsidR="0085747A" w:rsidRPr="004E4DC2" w:rsidRDefault="009F4610" w:rsidP="009C54AE">
      <w:pPr>
        <w:pStyle w:val="Punktygwne"/>
        <w:spacing w:before="0" w:after="0"/>
        <w:ind w:left="426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lastRenderedPageBreak/>
        <w:t>3.4 Metody dydaktyczne</w:t>
      </w:r>
      <w:r w:rsidRPr="004E4DC2">
        <w:rPr>
          <w:rFonts w:ascii="Corbel" w:hAnsi="Corbel" w:cs="Calibri Light"/>
          <w:b w:val="0"/>
          <w:smallCaps w:val="0"/>
          <w:szCs w:val="24"/>
        </w:rPr>
        <w:t xml:space="preserve"> </w:t>
      </w:r>
    </w:p>
    <w:p w14:paraId="07547A01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06512FFB" w14:textId="77777777" w:rsidR="00E21E7D" w:rsidRPr="004E4DC2" w:rsidRDefault="00153C41" w:rsidP="009C54AE">
      <w:pPr>
        <w:pStyle w:val="Punktygwne"/>
        <w:spacing w:before="0" w:after="0"/>
        <w:jc w:val="both"/>
        <w:rPr>
          <w:rFonts w:ascii="Corbel" w:hAnsi="Corbel" w:cs="Calibri Light"/>
          <w:sz w:val="20"/>
          <w:szCs w:val="20"/>
        </w:rPr>
      </w:pPr>
      <w:r w:rsidRPr="004E4DC2">
        <w:rPr>
          <w:rFonts w:ascii="Corbel" w:hAnsi="Corbel" w:cs="Calibri Light"/>
          <w:b w:val="0"/>
          <w:smallCaps w:val="0"/>
          <w:sz w:val="20"/>
          <w:szCs w:val="20"/>
        </w:rPr>
        <w:t>N</w:t>
      </w:r>
      <w:r w:rsidR="0085747A" w:rsidRPr="004E4DC2">
        <w:rPr>
          <w:rFonts w:ascii="Corbel" w:hAnsi="Corbel" w:cs="Calibri Light"/>
          <w:b w:val="0"/>
          <w:smallCaps w:val="0"/>
          <w:sz w:val="20"/>
          <w:szCs w:val="20"/>
        </w:rPr>
        <w:t>p</w:t>
      </w:r>
      <w:r w:rsidR="0085747A" w:rsidRPr="004E4DC2">
        <w:rPr>
          <w:rFonts w:ascii="Corbel" w:hAnsi="Corbel" w:cs="Calibri Light"/>
          <w:sz w:val="20"/>
          <w:szCs w:val="20"/>
        </w:rPr>
        <w:t>.:</w:t>
      </w:r>
      <w:r w:rsidR="00923D7D" w:rsidRPr="004E4DC2">
        <w:rPr>
          <w:rFonts w:ascii="Corbel" w:hAnsi="Corbel" w:cs="Calibri Light"/>
          <w:sz w:val="20"/>
          <w:szCs w:val="20"/>
        </w:rPr>
        <w:t xml:space="preserve"> </w:t>
      </w:r>
    </w:p>
    <w:p w14:paraId="7FB0AC11" w14:textId="77777777" w:rsidR="00153C41" w:rsidRPr="004E4DC2" w:rsidRDefault="00153C41" w:rsidP="009C54AE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smallCaps w:val="0"/>
          <w:sz w:val="20"/>
          <w:szCs w:val="20"/>
        </w:rPr>
      </w:pPr>
      <w:r w:rsidRPr="004E4DC2">
        <w:rPr>
          <w:rFonts w:ascii="Corbel" w:hAnsi="Corbel" w:cs="Calibri Light"/>
          <w:b w:val="0"/>
          <w:i/>
          <w:sz w:val="20"/>
          <w:szCs w:val="20"/>
        </w:rPr>
        <w:t xml:space="preserve"> </w:t>
      </w: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W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ykład</w:t>
      </w: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: wykład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problemowy</w:t>
      </w:r>
      <w:r w:rsidR="00923D7D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, 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wykład z prezentacją multimedialną</w:t>
      </w:r>
      <w:r w:rsidR="00923D7D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,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852431" w14:textId="304EE2A0" w:rsidR="00153C41" w:rsidRPr="004E4DC2" w:rsidRDefault="00153C41" w:rsidP="435EFF50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iCs/>
          <w:smallCaps w:val="0"/>
          <w:sz w:val="20"/>
          <w:szCs w:val="20"/>
        </w:rPr>
      </w:pPr>
      <w:r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Ćwiczenia: </w:t>
      </w:r>
      <w:r w:rsidR="009F4610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analiza </w:t>
      </w:r>
      <w:r w:rsidR="00923D7D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tekstów z dyskusją,</w:t>
      </w:r>
      <w:r w:rsidR="0085747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metoda projektów</w:t>
      </w:r>
      <w:r w:rsidR="00923D7D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</w:t>
      </w:r>
      <w:r w:rsidR="0085747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(projekt badawczy, wdrożeniowy, praktyczny</w:t>
      </w:r>
      <w:r w:rsidR="0071620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),</w:t>
      </w:r>
      <w:r w:rsidR="001718A7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praca w </w:t>
      </w:r>
      <w:r w:rsidR="0085747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grupach</w:t>
      </w:r>
      <w:r w:rsidR="0071620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(</w:t>
      </w:r>
      <w:r w:rsidR="0085747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rozwiązywanie zadań</w:t>
      </w:r>
      <w:r w:rsidR="0071620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,</w:t>
      </w:r>
      <w:r w:rsidR="0085747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dyskusja</w:t>
      </w:r>
      <w:r w:rsidR="0071620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>),</w:t>
      </w:r>
      <w:r w:rsidR="6845DEF5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 </w:t>
      </w:r>
      <w:r w:rsidR="001718A7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gry dydaktyczne, </w:t>
      </w:r>
      <w:r w:rsidR="0085747A" w:rsidRPr="435EFF50">
        <w:rPr>
          <w:rFonts w:ascii="Corbel" w:hAnsi="Corbel" w:cs="Calibri Light"/>
          <w:b w:val="0"/>
          <w:i/>
          <w:iCs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85747A" w:rsidRPr="004E4DC2" w:rsidRDefault="00153C41" w:rsidP="009C54AE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smallCaps w:val="0"/>
          <w:sz w:val="20"/>
          <w:szCs w:val="20"/>
        </w:rPr>
      </w:pP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Laboratorium: </w:t>
      </w:r>
      <w:r w:rsidR="0085747A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</w:t>
      </w:r>
    </w:p>
    <w:p w14:paraId="5043CB0F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4655F982" w14:textId="77777777" w:rsidR="009B4EE3" w:rsidRPr="004E4DC2" w:rsidRDefault="00490A2D" w:rsidP="009C54AE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Konwersatorium</w:t>
      </w:r>
      <w:r w:rsidR="009B4EE3" w:rsidRPr="004E4DC2">
        <w:rPr>
          <w:rFonts w:ascii="Corbel" w:hAnsi="Corbel" w:cs="Calibri Light"/>
          <w:smallCaps w:val="0"/>
          <w:szCs w:val="24"/>
        </w:rPr>
        <w:t xml:space="preserve">: </w:t>
      </w:r>
      <w:r w:rsidRPr="004E4DC2">
        <w:rPr>
          <w:rFonts w:ascii="Corbel" w:hAnsi="Corbel" w:cs="Calibri Light"/>
          <w:b w:val="0"/>
          <w:smallCaps w:val="0"/>
          <w:szCs w:val="24"/>
        </w:rPr>
        <w:t xml:space="preserve">wykład problemowy, </w:t>
      </w:r>
      <w:r w:rsidR="009B4EE3" w:rsidRPr="004E4DC2">
        <w:rPr>
          <w:rFonts w:ascii="Corbel" w:hAnsi="Corbel" w:cs="Calibri Light"/>
          <w:b w:val="0"/>
          <w:smallCaps w:val="0"/>
          <w:szCs w:val="24"/>
        </w:rPr>
        <w:t>analiza tekstów z dyskusją, praca w grupach, metody kształcenia na odległość</w:t>
      </w:r>
    </w:p>
    <w:p w14:paraId="07459315" w14:textId="77777777" w:rsidR="00E960BB" w:rsidRPr="004E4DC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</w:p>
    <w:p w14:paraId="1078A5AC" w14:textId="77777777" w:rsidR="0085747A" w:rsidRPr="004E4DC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 </w:t>
      </w:r>
      <w:r w:rsidR="0085747A" w:rsidRPr="004E4DC2">
        <w:rPr>
          <w:rFonts w:ascii="Corbel" w:hAnsi="Corbel" w:cs="Calibri Light"/>
          <w:smallCaps w:val="0"/>
          <w:szCs w:val="24"/>
        </w:rPr>
        <w:t>METODY I KRYTERIA OCENY</w:t>
      </w:r>
      <w:r w:rsidR="009F4610" w:rsidRPr="004E4DC2">
        <w:rPr>
          <w:rFonts w:ascii="Corbel" w:hAnsi="Corbel" w:cs="Calibri Light"/>
          <w:smallCaps w:val="0"/>
          <w:szCs w:val="24"/>
        </w:rPr>
        <w:t xml:space="preserve"> </w:t>
      </w:r>
    </w:p>
    <w:p w14:paraId="6537F28F" w14:textId="77777777" w:rsidR="00923D7D" w:rsidRPr="004E4DC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</w:p>
    <w:p w14:paraId="53742ADA" w14:textId="77777777" w:rsidR="0085747A" w:rsidRPr="004E4DC2" w:rsidRDefault="0085747A" w:rsidP="009C54AE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4.1 Sposoby weryfikacji efektów </w:t>
      </w:r>
      <w:r w:rsidR="00C05F44" w:rsidRPr="004E4DC2">
        <w:rPr>
          <w:rFonts w:ascii="Corbel" w:hAnsi="Corbel" w:cs="Calibri Light"/>
          <w:smallCaps w:val="0"/>
          <w:szCs w:val="24"/>
        </w:rPr>
        <w:t>uczenia się</w:t>
      </w:r>
    </w:p>
    <w:p w14:paraId="6DFB9E20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E4DC2" w14:paraId="3CD72C34" w14:textId="77777777" w:rsidTr="435EFF50">
        <w:tc>
          <w:tcPr>
            <w:tcW w:w="1962" w:type="dxa"/>
            <w:vAlign w:val="center"/>
          </w:tcPr>
          <w:p w14:paraId="59C1A4F7" w14:textId="77777777" w:rsidR="0085747A" w:rsidRPr="004E4DC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4E4DC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4E4DC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(</w:t>
            </w:r>
            <w:r w:rsidR="0085747A"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DA5CD06" w14:textId="77777777" w:rsidR="00923D7D" w:rsidRPr="004E4DC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4E4DC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ćw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, …)</w:t>
            </w:r>
          </w:p>
        </w:tc>
      </w:tr>
      <w:tr w:rsidR="009B4EE3" w:rsidRPr="004E4DC2" w14:paraId="243F6D05" w14:textId="77777777" w:rsidTr="435EFF50">
        <w:tc>
          <w:tcPr>
            <w:tcW w:w="1962" w:type="dxa"/>
          </w:tcPr>
          <w:p w14:paraId="6CCBC5F6" w14:textId="77777777" w:rsidR="009B4EE3" w:rsidRPr="004E4DC2" w:rsidRDefault="009B4EE3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szCs w:val="24"/>
              </w:rPr>
              <w:t>ek</w:t>
            </w:r>
            <w:proofErr w:type="spellEnd"/>
            <w:r w:rsidRPr="004E4DC2">
              <w:rPr>
                <w:rFonts w:ascii="Corbel" w:hAnsi="Corbel" w:cs="Calibri Light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7E1ACAA6" w14:textId="77777777" w:rsidR="009B4EE3" w:rsidRPr="004E4DC2" w:rsidRDefault="00490A2D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7336E69A" w14:textId="6DB4720D" w:rsidR="009B4EE3" w:rsidRPr="004E4DC2" w:rsidRDefault="03A54B56" w:rsidP="435EFF50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sz w:val="22"/>
              </w:rPr>
            </w:pPr>
            <w:proofErr w:type="spellStart"/>
            <w:r w:rsidRPr="435EFF50">
              <w:rPr>
                <w:rFonts w:ascii="Corbel" w:hAnsi="Corbel" w:cs="Calibri Light"/>
                <w:b w:val="0"/>
                <w:sz w:val="22"/>
              </w:rPr>
              <w:t>Konw</w:t>
            </w:r>
            <w:proofErr w:type="spellEnd"/>
            <w:r w:rsidRPr="435EFF50">
              <w:rPr>
                <w:rFonts w:ascii="Corbel" w:hAnsi="Corbel" w:cs="Calibri Light"/>
                <w:b w:val="0"/>
                <w:sz w:val="22"/>
              </w:rPr>
              <w:t>.</w:t>
            </w:r>
          </w:p>
        </w:tc>
      </w:tr>
      <w:tr w:rsidR="009B4EE3" w:rsidRPr="004E4DC2" w14:paraId="26A0C518" w14:textId="77777777" w:rsidTr="435EFF50">
        <w:tc>
          <w:tcPr>
            <w:tcW w:w="1962" w:type="dxa"/>
          </w:tcPr>
          <w:p w14:paraId="778AD7DC" w14:textId="77777777" w:rsidR="009B4EE3" w:rsidRPr="004E4DC2" w:rsidRDefault="009B4EE3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szCs w:val="24"/>
              </w:rPr>
              <w:t>ek</w:t>
            </w:r>
            <w:proofErr w:type="spellEnd"/>
            <w:r w:rsidRPr="004E4DC2">
              <w:rPr>
                <w:rFonts w:ascii="Corbel" w:hAnsi="Corbel" w:cs="Calibri Light"/>
                <w:b w:val="0"/>
                <w:szCs w:val="24"/>
              </w:rPr>
              <w:t xml:space="preserve">_ 02 </w:t>
            </w:r>
          </w:p>
        </w:tc>
        <w:tc>
          <w:tcPr>
            <w:tcW w:w="5441" w:type="dxa"/>
          </w:tcPr>
          <w:p w14:paraId="4510FEB3" w14:textId="77777777" w:rsidR="009B4EE3" w:rsidRPr="004E4DC2" w:rsidRDefault="00490A2D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2B8957DF" w14:textId="711DD484" w:rsidR="009B4EE3" w:rsidRPr="004E4DC2" w:rsidRDefault="5DF19CE5" w:rsidP="435EFF50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sz w:val="22"/>
              </w:rPr>
            </w:pPr>
            <w:proofErr w:type="spellStart"/>
            <w:r w:rsidRPr="435EFF50">
              <w:rPr>
                <w:rFonts w:ascii="Corbel" w:hAnsi="Corbel" w:cs="Calibri Light"/>
                <w:b w:val="0"/>
                <w:sz w:val="22"/>
              </w:rPr>
              <w:t>Konw</w:t>
            </w:r>
            <w:proofErr w:type="spellEnd"/>
            <w:r w:rsidRPr="435EFF50">
              <w:rPr>
                <w:rFonts w:ascii="Corbel" w:hAnsi="Corbel" w:cs="Calibri Light"/>
                <w:b w:val="0"/>
                <w:sz w:val="22"/>
              </w:rPr>
              <w:t>.</w:t>
            </w:r>
          </w:p>
        </w:tc>
      </w:tr>
      <w:tr w:rsidR="009B4EE3" w:rsidRPr="004E4DC2" w14:paraId="7CAB9BD7" w14:textId="77777777" w:rsidTr="435EFF50">
        <w:tc>
          <w:tcPr>
            <w:tcW w:w="1962" w:type="dxa"/>
          </w:tcPr>
          <w:p w14:paraId="3D1CB954" w14:textId="77777777" w:rsidR="009B4EE3" w:rsidRPr="004E4DC2" w:rsidRDefault="009B4EE3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0A6FD3A" w14:textId="77777777" w:rsidR="009B4EE3" w:rsidRPr="004E4DC2" w:rsidRDefault="00490A2D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5E630C1D" w14:textId="234B108E" w:rsidR="009B4EE3" w:rsidRPr="004E4DC2" w:rsidRDefault="141EBD47" w:rsidP="435EFF50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sz w:val="22"/>
              </w:rPr>
            </w:pPr>
            <w:proofErr w:type="spellStart"/>
            <w:r w:rsidRPr="435EFF50">
              <w:rPr>
                <w:rFonts w:ascii="Corbel" w:hAnsi="Corbel" w:cs="Calibri Light"/>
                <w:b w:val="0"/>
                <w:sz w:val="22"/>
              </w:rPr>
              <w:t>Konw</w:t>
            </w:r>
            <w:proofErr w:type="spellEnd"/>
            <w:r w:rsidRPr="435EFF50">
              <w:rPr>
                <w:rFonts w:ascii="Corbel" w:hAnsi="Corbel" w:cs="Calibri Light"/>
                <w:b w:val="0"/>
                <w:sz w:val="22"/>
              </w:rPr>
              <w:t>.</w:t>
            </w:r>
          </w:p>
        </w:tc>
      </w:tr>
      <w:tr w:rsidR="009B4EE3" w:rsidRPr="004E4DC2" w14:paraId="2EF5FE03" w14:textId="77777777" w:rsidTr="435EFF50">
        <w:tc>
          <w:tcPr>
            <w:tcW w:w="1962" w:type="dxa"/>
          </w:tcPr>
          <w:p w14:paraId="78C3198C" w14:textId="77777777" w:rsidR="009B4EE3" w:rsidRPr="004E4DC2" w:rsidRDefault="009B4EE3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EC376A6" w14:textId="77777777" w:rsidR="009B4EE3" w:rsidRPr="004E4DC2" w:rsidRDefault="00490A2D" w:rsidP="009B4EE3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14:paraId="7E921B9E" w14:textId="701F914E" w:rsidR="009B4EE3" w:rsidRPr="004E4DC2" w:rsidRDefault="4EE4A86A" w:rsidP="435EFF50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sz w:val="22"/>
              </w:rPr>
            </w:pPr>
            <w:proofErr w:type="spellStart"/>
            <w:r w:rsidRPr="435EFF50">
              <w:rPr>
                <w:rFonts w:ascii="Corbel" w:hAnsi="Corbel" w:cs="Calibri Light"/>
                <w:b w:val="0"/>
                <w:sz w:val="22"/>
              </w:rPr>
              <w:t>Konw</w:t>
            </w:r>
            <w:proofErr w:type="spellEnd"/>
            <w:r w:rsidRPr="435EFF50">
              <w:rPr>
                <w:rFonts w:ascii="Corbel" w:hAnsi="Corbel" w:cs="Calibri Light"/>
                <w:b w:val="0"/>
                <w:sz w:val="22"/>
              </w:rPr>
              <w:t>.</w:t>
            </w:r>
          </w:p>
        </w:tc>
      </w:tr>
    </w:tbl>
    <w:p w14:paraId="70DF9E56" w14:textId="77777777" w:rsidR="00923D7D" w:rsidRPr="004E4DC2" w:rsidRDefault="00923D7D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0AFAEE5A" w14:textId="77777777" w:rsidR="0085747A" w:rsidRPr="004E4DC2" w:rsidRDefault="003E1941" w:rsidP="009C54AE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4.2 </w:t>
      </w:r>
      <w:r w:rsidR="0085747A" w:rsidRPr="004E4DC2">
        <w:rPr>
          <w:rFonts w:ascii="Corbel" w:hAnsi="Corbel" w:cs="Calibri Light"/>
          <w:smallCaps w:val="0"/>
          <w:szCs w:val="24"/>
        </w:rPr>
        <w:t>Warunki zaliczenia przedmiotu (kryteria oceniania)</w:t>
      </w:r>
      <w:r w:rsidR="00923D7D" w:rsidRPr="004E4DC2">
        <w:rPr>
          <w:rFonts w:ascii="Corbel" w:hAnsi="Corbel" w:cs="Calibri Light"/>
          <w:smallCaps w:val="0"/>
          <w:szCs w:val="24"/>
        </w:rPr>
        <w:t xml:space="preserve"> </w:t>
      </w:r>
    </w:p>
    <w:p w14:paraId="44E871BC" w14:textId="77777777" w:rsidR="00923D7D" w:rsidRPr="004E4DC2" w:rsidRDefault="00923D7D" w:rsidP="009C54AE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E4DC2" w14:paraId="5DA53546" w14:textId="77777777" w:rsidTr="00923D7D">
        <w:tc>
          <w:tcPr>
            <w:tcW w:w="9670" w:type="dxa"/>
          </w:tcPr>
          <w:p w14:paraId="143EFC83" w14:textId="77777777" w:rsidR="009B4EE3" w:rsidRPr="004E4DC2" w:rsidRDefault="009B4EE3" w:rsidP="009B4EE3">
            <w:pPr>
              <w:pStyle w:val="Punktygwne"/>
              <w:spacing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Test wielokrotnego wyboru składający się z 25 pytań. W ramach testu obowiązuje następująca skala ocen z uwzględnieniem punktacji: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bdb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25-24 pkt, plus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23-21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20-18 pkt, plus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17-15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14-13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poni-żej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13 pkt –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ndst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.  Czas trwania egzaminu 25 min. </w:t>
            </w:r>
          </w:p>
          <w:p w14:paraId="7040F328" w14:textId="77777777" w:rsidR="009B4EE3" w:rsidRPr="004E4DC2" w:rsidRDefault="009B4EE3" w:rsidP="009B4EE3">
            <w:pPr>
              <w:pStyle w:val="Punktygwne"/>
              <w:spacing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Test wielokrotnego wyboru oznacza iż jedna lub kilka odpowiedzi jest prawidłowych. Za nieprawidłową odpowiedź na pytanie student otrzymuj</w:t>
            </w:r>
            <w:r w:rsidR="00490A2D"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 0 punktów, za prawidłową odpo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wiedź – 1 punkt. Nie ma punktów cząstkowych oraz punktów ujemnych. W każdym pytaniu przynajmniej 1 odpowiedź jest prawidłowa.</w:t>
            </w:r>
          </w:p>
          <w:p w14:paraId="144A5D23" w14:textId="77777777" w:rsidR="0085747A" w:rsidRPr="004E4DC2" w:rsidRDefault="0085747A" w:rsidP="00490A2D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</w:p>
        </w:tc>
      </w:tr>
    </w:tbl>
    <w:p w14:paraId="738610EB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32066DA3" w14:textId="77777777" w:rsidR="009F4610" w:rsidRPr="004E4DC2" w:rsidRDefault="0085747A" w:rsidP="009C54AE">
      <w:pPr>
        <w:pStyle w:val="Bezodstpw"/>
        <w:ind w:left="284" w:hanging="284"/>
        <w:jc w:val="both"/>
        <w:rPr>
          <w:rFonts w:ascii="Corbel" w:hAnsi="Corbel" w:cs="Calibri Light"/>
          <w:b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 xml:space="preserve">5. </w:t>
      </w:r>
      <w:r w:rsidR="00C61DC5" w:rsidRPr="004E4DC2">
        <w:rPr>
          <w:rFonts w:ascii="Corbel" w:hAnsi="Corbel" w:cs="Calibri Light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37805D2" w14:textId="77777777" w:rsidR="0085747A" w:rsidRPr="004E4DC2" w:rsidRDefault="0085747A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E4DC2" w14:paraId="63D9DE79" w14:textId="77777777" w:rsidTr="435EFF50">
        <w:tc>
          <w:tcPr>
            <w:tcW w:w="4962" w:type="dxa"/>
            <w:vAlign w:val="center"/>
          </w:tcPr>
          <w:p w14:paraId="4C452BB7" w14:textId="77777777" w:rsidR="0085747A" w:rsidRPr="004E4DC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Forma a</w:t>
            </w:r>
            <w:r w:rsidR="0085747A" w:rsidRPr="004E4DC2">
              <w:rPr>
                <w:rFonts w:ascii="Corbel" w:hAnsi="Corbel" w:cs="Calibri Light"/>
                <w:b/>
                <w:sz w:val="24"/>
                <w:szCs w:val="24"/>
              </w:rPr>
              <w:t>ktywnoś</w:t>
            </w: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4E4DC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Średnia l</w:t>
            </w:r>
            <w:r w:rsidR="0085747A" w:rsidRPr="004E4DC2">
              <w:rPr>
                <w:rFonts w:ascii="Corbel" w:hAnsi="Corbel" w:cs="Calibri Light"/>
                <w:b/>
                <w:sz w:val="24"/>
                <w:szCs w:val="24"/>
              </w:rPr>
              <w:t>iczba godzin</w:t>
            </w:r>
            <w:r w:rsidR="0071620A" w:rsidRPr="004E4DC2">
              <w:rPr>
                <w:rFonts w:ascii="Corbel" w:hAnsi="Corbel" w:cs="Calibri Light"/>
                <w:b/>
                <w:sz w:val="24"/>
                <w:szCs w:val="24"/>
              </w:rPr>
              <w:t xml:space="preserve"> </w:t>
            </w: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E4DC2" w14:paraId="33472E7B" w14:textId="77777777" w:rsidTr="435EFF50">
        <w:tc>
          <w:tcPr>
            <w:tcW w:w="4962" w:type="dxa"/>
          </w:tcPr>
          <w:p w14:paraId="1943409D" w14:textId="23D3E908" w:rsidR="0085747A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435EFF50">
              <w:rPr>
                <w:rFonts w:ascii="Corbel" w:hAnsi="Corbel" w:cs="Calibri Light"/>
                <w:sz w:val="24"/>
                <w:szCs w:val="24"/>
              </w:rPr>
              <w:t>G</w:t>
            </w:r>
            <w:r w:rsidR="0085747A" w:rsidRPr="435EFF50">
              <w:rPr>
                <w:rFonts w:ascii="Corbel" w:hAnsi="Corbel" w:cs="Calibri Light"/>
                <w:sz w:val="24"/>
                <w:szCs w:val="24"/>
              </w:rPr>
              <w:t>odziny</w:t>
            </w:r>
            <w:r w:rsidR="717878E1" w:rsidRPr="435EFF50">
              <w:rPr>
                <w:rFonts w:ascii="Corbel" w:hAnsi="Corbel" w:cs="Calibri Light"/>
                <w:sz w:val="24"/>
                <w:szCs w:val="24"/>
              </w:rPr>
              <w:t xml:space="preserve"> z </w:t>
            </w:r>
            <w:r w:rsidR="245481D4" w:rsidRPr="435EFF50">
              <w:rPr>
                <w:rFonts w:ascii="Corbel" w:hAnsi="Corbel" w:cs="Calibri Light"/>
                <w:sz w:val="24"/>
                <w:szCs w:val="24"/>
              </w:rPr>
              <w:t xml:space="preserve">harmonogramu </w:t>
            </w:r>
            <w:r w:rsidRPr="435EFF50">
              <w:rPr>
                <w:rFonts w:ascii="Corbel" w:hAnsi="Corbel" w:cs="Calibri Light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2A4FFC0" w14:textId="77777777" w:rsidR="0085747A" w:rsidRPr="004E4DC2" w:rsidRDefault="009A0400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20</w:t>
            </w:r>
          </w:p>
        </w:tc>
      </w:tr>
      <w:tr w:rsidR="00C61DC5" w:rsidRPr="004E4DC2" w14:paraId="409F0BAA" w14:textId="77777777" w:rsidTr="435EFF50">
        <w:tc>
          <w:tcPr>
            <w:tcW w:w="4962" w:type="dxa"/>
          </w:tcPr>
          <w:p w14:paraId="2750A6CD" w14:textId="77777777" w:rsidR="00C61DC5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Inne z udziałem nauczyciela</w:t>
            </w:r>
            <w:r w:rsidR="000A3CDF" w:rsidRPr="004E4DC2">
              <w:rPr>
                <w:rFonts w:ascii="Corbel" w:hAnsi="Corbel" w:cs="Calibri Light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4E4DC2" w:rsidRDefault="00490A2D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10</w:t>
            </w:r>
          </w:p>
        </w:tc>
      </w:tr>
      <w:tr w:rsidR="00C61DC5" w:rsidRPr="004E4DC2" w14:paraId="5274351F" w14:textId="77777777" w:rsidTr="435EFF50">
        <w:tc>
          <w:tcPr>
            <w:tcW w:w="4962" w:type="dxa"/>
          </w:tcPr>
          <w:p w14:paraId="7660431A" w14:textId="77777777" w:rsidR="0071620A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4E4DC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3FBD11F" w14:textId="77777777" w:rsidR="00C61DC5" w:rsidRPr="004E4DC2" w:rsidRDefault="009A0400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45</w:t>
            </w:r>
          </w:p>
        </w:tc>
      </w:tr>
      <w:tr w:rsidR="0085747A" w:rsidRPr="004E4DC2" w14:paraId="2B55E3E1" w14:textId="77777777" w:rsidTr="435EFF50">
        <w:tc>
          <w:tcPr>
            <w:tcW w:w="4962" w:type="dxa"/>
          </w:tcPr>
          <w:p w14:paraId="3D4B2727" w14:textId="77777777" w:rsidR="0085747A" w:rsidRPr="004E4DC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77777777" w:rsidR="0085747A" w:rsidRPr="004E4DC2" w:rsidRDefault="00490A2D" w:rsidP="00490A2D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75</w:t>
            </w:r>
          </w:p>
        </w:tc>
      </w:tr>
      <w:tr w:rsidR="0085747A" w:rsidRPr="004E4DC2" w14:paraId="42922784" w14:textId="77777777" w:rsidTr="435EFF50">
        <w:tc>
          <w:tcPr>
            <w:tcW w:w="4962" w:type="dxa"/>
          </w:tcPr>
          <w:p w14:paraId="5FD1C35E" w14:textId="77777777" w:rsidR="0085747A" w:rsidRPr="004E4DC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4E4DC2" w:rsidRDefault="00490A2D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4E4DC2" w:rsidRDefault="00923D7D" w:rsidP="009C54AE">
      <w:pPr>
        <w:pStyle w:val="Punktygwne"/>
        <w:spacing w:before="0" w:after="0"/>
        <w:ind w:left="426"/>
        <w:rPr>
          <w:rFonts w:ascii="Corbel" w:hAnsi="Corbel" w:cs="Calibri Light"/>
          <w:b w:val="0"/>
          <w:i/>
          <w:smallCaps w:val="0"/>
          <w:szCs w:val="24"/>
        </w:rPr>
      </w:pPr>
      <w:r w:rsidRPr="004E4DC2">
        <w:rPr>
          <w:rFonts w:ascii="Corbel" w:hAnsi="Corbel" w:cs="Calibri Light"/>
          <w:b w:val="0"/>
          <w:i/>
          <w:smallCaps w:val="0"/>
          <w:szCs w:val="24"/>
        </w:rPr>
        <w:lastRenderedPageBreak/>
        <w:t xml:space="preserve">* </w:t>
      </w:r>
      <w:r w:rsidR="00C61DC5" w:rsidRPr="004E4DC2">
        <w:rPr>
          <w:rFonts w:ascii="Corbel" w:hAnsi="Corbel" w:cs="Calibri Light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F29E8" w14:textId="77777777" w:rsidR="003E1941" w:rsidRPr="004E4DC2" w:rsidRDefault="003E1941" w:rsidP="009C54AE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w14:paraId="40334C7B" w14:textId="77777777" w:rsidR="0085747A" w:rsidRPr="004E4DC2" w:rsidRDefault="0071620A" w:rsidP="009C54AE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6. </w:t>
      </w:r>
      <w:r w:rsidR="0085747A" w:rsidRPr="004E4DC2">
        <w:rPr>
          <w:rFonts w:ascii="Corbel" w:hAnsi="Corbel" w:cs="Calibri Light"/>
          <w:smallCaps w:val="0"/>
          <w:szCs w:val="24"/>
        </w:rPr>
        <w:t>PRAKTYKI ZAWO</w:t>
      </w:r>
      <w:r w:rsidR="009D3F3B" w:rsidRPr="004E4DC2">
        <w:rPr>
          <w:rFonts w:ascii="Corbel" w:hAnsi="Corbel" w:cs="Calibri Light"/>
          <w:smallCaps w:val="0"/>
          <w:szCs w:val="24"/>
        </w:rPr>
        <w:t>DOWE W RAMACH PRZEDMIOTU</w:t>
      </w:r>
    </w:p>
    <w:p w14:paraId="3B7B4B86" w14:textId="77777777" w:rsidR="0085747A" w:rsidRPr="004E4DC2" w:rsidRDefault="0085747A" w:rsidP="009C54AE">
      <w:pPr>
        <w:pStyle w:val="Punktygwne"/>
        <w:spacing w:before="0" w:after="0"/>
        <w:ind w:left="360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4E4DC2" w14:paraId="146D6691" w14:textId="77777777" w:rsidTr="435EFF50">
        <w:trPr>
          <w:trHeight w:val="397"/>
        </w:trPr>
        <w:tc>
          <w:tcPr>
            <w:tcW w:w="3544" w:type="dxa"/>
          </w:tcPr>
          <w:p w14:paraId="55E98D25" w14:textId="77777777" w:rsidR="0085747A" w:rsidRPr="004E4DC2" w:rsidRDefault="0085747A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0FF5F2" w14:textId="25960FFA" w:rsidR="0085747A" w:rsidRPr="004E4DC2" w:rsidRDefault="43BD5704" w:rsidP="435EFF50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color w:val="000000"/>
              </w:rPr>
            </w:pPr>
            <w:r w:rsidRPr="435EFF50">
              <w:rPr>
                <w:rFonts w:ascii="Corbel" w:hAnsi="Corbel" w:cs="Calibri Light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4E4DC2" w14:paraId="05EFD703" w14:textId="77777777" w:rsidTr="435EFF50">
        <w:trPr>
          <w:trHeight w:val="397"/>
        </w:trPr>
        <w:tc>
          <w:tcPr>
            <w:tcW w:w="3544" w:type="dxa"/>
          </w:tcPr>
          <w:p w14:paraId="7C3ADC5D" w14:textId="77777777" w:rsidR="0085747A" w:rsidRPr="004E4DC2" w:rsidRDefault="0085747A" w:rsidP="009C54AE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630AD66" w14:textId="28F979B1" w:rsidR="0085747A" w:rsidRPr="004E4DC2" w:rsidRDefault="1D85B4F3" w:rsidP="435EFF50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</w:rPr>
            </w:pPr>
            <w:r w:rsidRPr="435EFF50">
              <w:rPr>
                <w:rFonts w:ascii="Corbel" w:hAnsi="Corbel" w:cs="Calibri Light"/>
                <w:b w:val="0"/>
                <w:smallCaps w:val="0"/>
              </w:rPr>
              <w:t>Nie dotyczy</w:t>
            </w:r>
          </w:p>
        </w:tc>
      </w:tr>
    </w:tbl>
    <w:p w14:paraId="61829076" w14:textId="77777777" w:rsidR="003E1941" w:rsidRPr="004E4DC2" w:rsidRDefault="003E1941" w:rsidP="009C54AE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w14:paraId="7630DC2B" w14:textId="77777777" w:rsidR="0085747A" w:rsidRPr="004E4DC2" w:rsidRDefault="00675843" w:rsidP="009C54AE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7. </w:t>
      </w:r>
      <w:r w:rsidR="0085747A" w:rsidRPr="004E4DC2">
        <w:rPr>
          <w:rFonts w:ascii="Corbel" w:hAnsi="Corbel" w:cs="Calibri Light"/>
          <w:smallCaps w:val="0"/>
          <w:szCs w:val="24"/>
        </w:rPr>
        <w:t>LITERATURA</w:t>
      </w:r>
      <w:r w:rsidRPr="004E4DC2">
        <w:rPr>
          <w:rFonts w:ascii="Corbel" w:hAnsi="Corbel" w:cs="Calibri Light"/>
          <w:smallCaps w:val="0"/>
          <w:szCs w:val="24"/>
        </w:rPr>
        <w:t xml:space="preserve"> </w:t>
      </w:r>
    </w:p>
    <w:p w14:paraId="2BA226A1" w14:textId="77777777" w:rsidR="00675843" w:rsidRPr="004E4DC2" w:rsidRDefault="00675843" w:rsidP="009C54AE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E4DC2" w:rsidRPr="004E4DC2" w14:paraId="62C90BD4" w14:textId="77777777" w:rsidTr="435EFF50">
        <w:tc>
          <w:tcPr>
            <w:tcW w:w="7513" w:type="dxa"/>
          </w:tcPr>
          <w:p w14:paraId="729C9695" w14:textId="77777777" w:rsidR="004E4DC2" w:rsidRPr="004E4DC2" w:rsidRDefault="004E4DC2" w:rsidP="00DA3F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1D63D4AA" w14:textId="77777777" w:rsidR="004E4DC2" w:rsidRPr="004E4DC2" w:rsidRDefault="004E4DC2" w:rsidP="00DA3F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-M. M. Kenig-Witkowska, A. Łazowski, R. </w:t>
            </w:r>
            <w:proofErr w:type="spellStart"/>
            <w:r w:rsidRPr="004E4DC2">
              <w:rPr>
                <w:rFonts w:ascii="Corbel" w:hAnsi="Corbel"/>
                <w:b w:val="0"/>
                <w:smallCaps w:val="0"/>
                <w:sz w:val="22"/>
              </w:rPr>
              <w:t>Ostrihansky</w:t>
            </w:r>
            <w:proofErr w:type="spellEnd"/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 (red.), Prawo instytucjonalne UE, Warszawa 2019;</w:t>
            </w:r>
          </w:p>
          <w:p w14:paraId="04FE56E6" w14:textId="77777777" w:rsidR="004E4DC2" w:rsidRPr="004E4DC2" w:rsidRDefault="004E4DC2" w:rsidP="00DA3FF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</w:rPr>
              <w:t>- J. Barcz (red.), Ustrój Unii Europejskiej, Warszawa 2010;</w:t>
            </w:r>
          </w:p>
          <w:p w14:paraId="0C24D99C" w14:textId="77777777" w:rsidR="004E4DC2" w:rsidRPr="004E4DC2" w:rsidRDefault="004E4DC2" w:rsidP="00DA3FF5">
            <w:pPr>
              <w:spacing w:after="0" w:line="240" w:lineRule="auto"/>
              <w:jc w:val="both"/>
              <w:rPr>
                <w:rFonts w:ascii="Corbel" w:eastAsia="Cambria" w:hAnsi="Corbel"/>
                <w:smallCaps/>
              </w:rPr>
            </w:pPr>
            <w:r w:rsidRPr="004E4DC2">
              <w:rPr>
                <w:rFonts w:ascii="Corbel" w:eastAsia="Cambria" w:hAnsi="Corbel"/>
              </w:rPr>
              <w:t xml:space="preserve">- </w:t>
            </w:r>
            <w:r w:rsidRPr="004E4DC2">
              <w:rPr>
                <w:rFonts w:ascii="Corbel" w:eastAsia="Cambria" w:hAnsi="Corbel"/>
                <w:smallCaps/>
              </w:rPr>
              <w:t xml:space="preserve">I. Skomerska – Muchowska, A. </w:t>
            </w:r>
            <w:proofErr w:type="spellStart"/>
            <w:r w:rsidRPr="004E4DC2">
              <w:rPr>
                <w:rFonts w:ascii="Corbel" w:eastAsia="Cambria" w:hAnsi="Corbel"/>
                <w:smallCaps/>
              </w:rPr>
              <w:t>Wyrozumska</w:t>
            </w:r>
            <w:proofErr w:type="spellEnd"/>
            <w:r w:rsidRPr="004E4DC2">
              <w:rPr>
                <w:rFonts w:ascii="Corbel" w:eastAsia="Cambria" w:hAnsi="Corbel"/>
                <w:smallCaps/>
              </w:rPr>
              <w:t>, Obywatel Unii, Warszawa 2010;</w:t>
            </w:r>
          </w:p>
          <w:p w14:paraId="1AD3462D" w14:textId="77777777" w:rsidR="004E4DC2" w:rsidRPr="004E4DC2" w:rsidRDefault="004E4DC2" w:rsidP="00DA3FF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  <w:smallCaps/>
              </w:rPr>
              <w:t>-</w:t>
            </w:r>
            <w:r w:rsidRPr="004E4DC2">
              <w:rPr>
                <w:rFonts w:ascii="Corbel" w:eastAsia="Cambria" w:hAnsi="Corbel"/>
              </w:rPr>
              <w:t>E. Dynia, Obywatelstwo narodowe a obywatelstwo europejskie, Rzeszów 2007;</w:t>
            </w:r>
          </w:p>
          <w:p w14:paraId="60B335FC" w14:textId="77777777" w:rsidR="00EF1516" w:rsidRDefault="004E4DC2" w:rsidP="00DA3FF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</w:rPr>
              <w:t xml:space="preserve">- A. Gubrynowicz, Obywatelstwo Unii Europejskiej, Stan obecny i perspektywy, „Zeszyty OIDE” 2008, nr 9; </w:t>
            </w:r>
          </w:p>
          <w:p w14:paraId="08246FE1" w14:textId="77777777" w:rsidR="00EF1516" w:rsidRPr="006F615D" w:rsidRDefault="00EF1516" w:rsidP="00DA3FF5">
            <w:pPr>
              <w:spacing w:after="0" w:line="240" w:lineRule="auto"/>
              <w:jc w:val="both"/>
              <w:rPr>
                <w:rFonts w:ascii="Corbel" w:eastAsia="Cambria" w:hAnsi="Corbel"/>
                <w:lang w:val="en-GB"/>
              </w:rPr>
            </w:pPr>
            <w:r w:rsidRPr="006F615D">
              <w:rPr>
                <w:rFonts w:ascii="Corbel" w:eastAsia="Cambria" w:hAnsi="Corbel"/>
                <w:lang w:val="en-GB"/>
              </w:rPr>
              <w:t xml:space="preserve">-E. Guild, S. Peers, </w:t>
            </w:r>
            <w:proofErr w:type="spellStart"/>
            <w:r w:rsidRPr="006F615D">
              <w:rPr>
                <w:rFonts w:ascii="Corbel" w:eastAsia="Cambria" w:hAnsi="Corbel"/>
                <w:lang w:val="en-GB"/>
              </w:rPr>
              <w:t>J.Tomkin</w:t>
            </w:r>
            <w:proofErr w:type="spellEnd"/>
            <w:r w:rsidRPr="006F615D">
              <w:rPr>
                <w:rFonts w:ascii="Corbel" w:eastAsia="Cambria" w:hAnsi="Corbel"/>
                <w:lang w:val="en-GB"/>
              </w:rPr>
              <w:t>, The EU Citizenship Directive: A Commentary, Oxford 2019.</w:t>
            </w:r>
          </w:p>
          <w:p w14:paraId="60F96A2B" w14:textId="1679B8F9" w:rsidR="004E4DC2" w:rsidRPr="004E4DC2" w:rsidRDefault="50FB8A8E" w:rsidP="004E4DC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435EFF50">
              <w:rPr>
                <w:rFonts w:ascii="Corbel" w:eastAsia="Cambria" w:hAnsi="Corbel"/>
              </w:rPr>
              <w:t>- B. Mielnik (red.), Status prawny obywateli RP po przystąpieniu do Unii Europejskiej, Wrocław 2005;</w:t>
            </w:r>
          </w:p>
          <w:p w14:paraId="17AD93B2" w14:textId="77777777" w:rsidR="004E4DC2" w:rsidRPr="004E4DC2" w:rsidRDefault="004E4DC2" w:rsidP="00DA3F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4E4DC2" w:rsidRPr="004E4DC2" w14:paraId="1E19F72F" w14:textId="77777777" w:rsidTr="435EFF50">
        <w:tc>
          <w:tcPr>
            <w:tcW w:w="7513" w:type="dxa"/>
          </w:tcPr>
          <w:p w14:paraId="1616B1D9" w14:textId="77777777" w:rsidR="00594372" w:rsidRPr="006F615D" w:rsidRDefault="004E4DC2" w:rsidP="00DA3F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proofErr w:type="spellStart"/>
            <w:r w:rsidRPr="006F615D">
              <w:rPr>
                <w:rFonts w:ascii="Corbel" w:hAnsi="Corbel"/>
                <w:b w:val="0"/>
                <w:smallCaps w:val="0"/>
                <w:sz w:val="22"/>
                <w:lang w:val="en-GB"/>
              </w:rPr>
              <w:t>Literatura</w:t>
            </w:r>
            <w:proofErr w:type="spellEnd"/>
            <w:r w:rsidRPr="006F615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</w:t>
            </w:r>
            <w:proofErr w:type="spellStart"/>
            <w:r w:rsidRPr="006F615D">
              <w:rPr>
                <w:rFonts w:ascii="Corbel" w:hAnsi="Corbel"/>
                <w:b w:val="0"/>
                <w:smallCaps w:val="0"/>
                <w:sz w:val="22"/>
                <w:lang w:val="en-GB"/>
              </w:rPr>
              <w:t>uzupełniająca</w:t>
            </w:r>
            <w:proofErr w:type="spellEnd"/>
            <w:r w:rsidRPr="006F615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: </w:t>
            </w:r>
          </w:p>
          <w:p w14:paraId="3FBB96CD" w14:textId="77777777" w:rsidR="00594372" w:rsidRPr="006F615D" w:rsidRDefault="00594372" w:rsidP="00DA3F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lang w:val="en-GB"/>
              </w:rPr>
            </w:pPr>
            <w:r w:rsidRPr="006F615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-M. </w:t>
            </w:r>
            <w:proofErr w:type="spellStart"/>
            <w:r w:rsidRPr="006F615D">
              <w:rPr>
                <w:rFonts w:ascii="Corbel" w:hAnsi="Corbel"/>
                <w:b w:val="0"/>
                <w:smallCaps w:val="0"/>
                <w:sz w:val="22"/>
                <w:lang w:val="en-GB"/>
              </w:rPr>
              <w:t>Horspool</w:t>
            </w:r>
            <w:proofErr w:type="spellEnd"/>
            <w:r w:rsidRPr="006F615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, M. Humphreys, M. Wells-Greco, European Union Law, </w:t>
            </w:r>
            <w:proofErr w:type="spellStart"/>
            <w:r w:rsidRPr="006F615D">
              <w:rPr>
                <w:rFonts w:ascii="Corbel" w:hAnsi="Corbel"/>
                <w:b w:val="0"/>
                <w:smallCaps w:val="0"/>
                <w:sz w:val="22"/>
                <w:lang w:val="en-GB"/>
              </w:rPr>
              <w:t>Oxfort</w:t>
            </w:r>
            <w:proofErr w:type="spellEnd"/>
            <w:r w:rsidRPr="006F615D">
              <w:rPr>
                <w:rFonts w:ascii="Corbel" w:hAnsi="Corbel"/>
                <w:b w:val="0"/>
                <w:smallCaps w:val="0"/>
                <w:sz w:val="22"/>
                <w:lang w:val="en-GB"/>
              </w:rPr>
              <w:t xml:space="preserve"> 2021;</w:t>
            </w:r>
          </w:p>
          <w:p w14:paraId="48FE3379" w14:textId="77777777" w:rsidR="004E4DC2" w:rsidRPr="004E4DC2" w:rsidRDefault="004E4DC2" w:rsidP="00DA3FF5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</w:rPr>
              <w:t xml:space="preserve">- </w:t>
            </w:r>
            <w:r w:rsidRPr="004E4DC2">
              <w:rPr>
                <w:rFonts w:ascii="Corbel" w:eastAsia="Cambria" w:hAnsi="Corbel"/>
                <w:smallCaps/>
              </w:rPr>
              <w:t xml:space="preserve">A. </w:t>
            </w:r>
            <w:proofErr w:type="spellStart"/>
            <w:r w:rsidRPr="004E4DC2">
              <w:rPr>
                <w:rFonts w:ascii="Corbel" w:eastAsia="Cambria" w:hAnsi="Corbel"/>
                <w:smallCaps/>
              </w:rPr>
              <w:t>Bodnar</w:t>
            </w:r>
            <w:proofErr w:type="spellEnd"/>
            <w:r w:rsidRPr="004E4DC2">
              <w:rPr>
                <w:rFonts w:ascii="Corbel" w:eastAsia="Cambria" w:hAnsi="Corbel"/>
                <w:smallCaps/>
              </w:rPr>
              <w:t>, Obywatelstwo Unii Europejskiej a ochrona praw podstawowych obywateli państw członkowskich, „Zeszyty OIDE” 9, Wydawnictwo Sejmowe, Warszawa 2008;</w:t>
            </w:r>
          </w:p>
          <w:p w14:paraId="26B7F678" w14:textId="77777777" w:rsidR="004E4DC2" w:rsidRPr="004E4DC2" w:rsidRDefault="004E4DC2" w:rsidP="004E4DC2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4E4DC2">
              <w:rPr>
                <w:rFonts w:ascii="Corbel" w:eastAsia="Cambria" w:hAnsi="Corbel"/>
              </w:rPr>
              <w:t>-J. Barcz (red.), Prawo Unii Europejskiej. Zagadnienia systemowe. Prawo materialne i polityki, Warszawa 2006;</w:t>
            </w:r>
            <w:r w:rsidRPr="004E4DC2">
              <w:rPr>
                <w:rFonts w:ascii="Corbel" w:eastAsia="Cambria" w:hAnsi="Corbel"/>
                <w:b/>
                <w:smallCaps/>
              </w:rPr>
              <w:t xml:space="preserve"> </w:t>
            </w:r>
          </w:p>
          <w:p w14:paraId="0DE4B5B7" w14:textId="77777777" w:rsidR="004E4DC2" w:rsidRPr="004E4DC2" w:rsidRDefault="004E4DC2" w:rsidP="00DA3F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66204FF1" w14:textId="77777777" w:rsidR="0085747A" w:rsidRPr="004E4DC2" w:rsidRDefault="0085747A" w:rsidP="009C54AE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w14:paraId="41F88A98" w14:textId="77777777" w:rsidR="0085747A" w:rsidRPr="004E4DC2" w:rsidRDefault="0085747A" w:rsidP="00F83B28">
      <w:pPr>
        <w:pStyle w:val="Punktygwne"/>
        <w:spacing w:before="0" w:after="0"/>
        <w:ind w:left="360"/>
        <w:rPr>
          <w:rFonts w:ascii="Corbel" w:hAnsi="Corbel" w:cs="Calibri Light"/>
          <w:szCs w:val="24"/>
        </w:rPr>
      </w:pPr>
      <w:bookmarkStart w:id="0" w:name="_GoBack"/>
      <w:bookmarkEnd w:id="0"/>
      <w:r w:rsidRPr="004E4DC2">
        <w:rPr>
          <w:rFonts w:ascii="Corbel" w:hAnsi="Corbel" w:cs="Calibri Light"/>
          <w:b w:val="0"/>
          <w:smallCaps w:val="0"/>
          <w:szCs w:val="24"/>
        </w:rPr>
        <w:t>Akceptacja Kierownika Jednostki lub osoby upoważnionej</w:t>
      </w:r>
    </w:p>
    <w:sectPr w:rsidR="0085747A" w:rsidRPr="004E4DC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9AE19" w14:textId="77777777" w:rsidR="00B72F6D" w:rsidRDefault="00B72F6D" w:rsidP="00C16ABF">
      <w:pPr>
        <w:spacing w:after="0" w:line="240" w:lineRule="auto"/>
      </w:pPr>
      <w:r>
        <w:separator/>
      </w:r>
    </w:p>
  </w:endnote>
  <w:endnote w:type="continuationSeparator" w:id="0">
    <w:p w14:paraId="24929132" w14:textId="77777777" w:rsidR="00B72F6D" w:rsidRDefault="00B72F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D6F70" w14:textId="77777777" w:rsidR="00B72F6D" w:rsidRDefault="00B72F6D" w:rsidP="00C16ABF">
      <w:pPr>
        <w:spacing w:after="0" w:line="240" w:lineRule="auto"/>
      </w:pPr>
      <w:r>
        <w:separator/>
      </w:r>
    </w:p>
  </w:footnote>
  <w:footnote w:type="continuationSeparator" w:id="0">
    <w:p w14:paraId="213C15E1" w14:textId="77777777" w:rsidR="00B72F6D" w:rsidRDefault="00B72F6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E5CC8"/>
    <w:multiLevelType w:val="hybridMultilevel"/>
    <w:tmpl w:val="7E4CB604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7829F6"/>
    <w:multiLevelType w:val="hybridMultilevel"/>
    <w:tmpl w:val="6A06E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D2338"/>
    <w:multiLevelType w:val="hybridMultilevel"/>
    <w:tmpl w:val="88304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275C0"/>
    <w:multiLevelType w:val="hybridMultilevel"/>
    <w:tmpl w:val="499E8F64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76091362"/>
    <w:multiLevelType w:val="hybridMultilevel"/>
    <w:tmpl w:val="9C74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8247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692"/>
    <w:rsid w:val="001640A7"/>
    <w:rsid w:val="00164FA7"/>
    <w:rsid w:val="00166A03"/>
    <w:rsid w:val="001718A7"/>
    <w:rsid w:val="001737CF"/>
    <w:rsid w:val="00176083"/>
    <w:rsid w:val="00192F37"/>
    <w:rsid w:val="001936C1"/>
    <w:rsid w:val="001A70D2"/>
    <w:rsid w:val="001B00D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CA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648"/>
    <w:rsid w:val="003530DD"/>
    <w:rsid w:val="00363F78"/>
    <w:rsid w:val="003A0A5B"/>
    <w:rsid w:val="003A1176"/>
    <w:rsid w:val="003A486F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82E"/>
    <w:rsid w:val="00437FA2"/>
    <w:rsid w:val="00445970"/>
    <w:rsid w:val="00461EFC"/>
    <w:rsid w:val="004652C2"/>
    <w:rsid w:val="004706D1"/>
    <w:rsid w:val="00471326"/>
    <w:rsid w:val="0047598D"/>
    <w:rsid w:val="004840FD"/>
    <w:rsid w:val="00490A2D"/>
    <w:rsid w:val="00490F7D"/>
    <w:rsid w:val="00491678"/>
    <w:rsid w:val="004968E2"/>
    <w:rsid w:val="004A3EEA"/>
    <w:rsid w:val="004A4D1F"/>
    <w:rsid w:val="004B00B1"/>
    <w:rsid w:val="004D5282"/>
    <w:rsid w:val="004E4DC2"/>
    <w:rsid w:val="004F1551"/>
    <w:rsid w:val="004F55A3"/>
    <w:rsid w:val="0050496F"/>
    <w:rsid w:val="00504C3F"/>
    <w:rsid w:val="00513B6F"/>
    <w:rsid w:val="00517C63"/>
    <w:rsid w:val="005363C4"/>
    <w:rsid w:val="00536BDE"/>
    <w:rsid w:val="00543ACC"/>
    <w:rsid w:val="0056696D"/>
    <w:rsid w:val="00594372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3F8A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773"/>
    <w:rsid w:val="006D6139"/>
    <w:rsid w:val="006E5D65"/>
    <w:rsid w:val="006F1282"/>
    <w:rsid w:val="006F1FBC"/>
    <w:rsid w:val="006F31E2"/>
    <w:rsid w:val="006F615D"/>
    <w:rsid w:val="00703DB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0400"/>
    <w:rsid w:val="009A78D9"/>
    <w:rsid w:val="009B4EE3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0C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B8F"/>
    <w:rsid w:val="00B3130B"/>
    <w:rsid w:val="00B40ADB"/>
    <w:rsid w:val="00B43B77"/>
    <w:rsid w:val="00B43E80"/>
    <w:rsid w:val="00B607DB"/>
    <w:rsid w:val="00B66529"/>
    <w:rsid w:val="00B72F6D"/>
    <w:rsid w:val="00B75946"/>
    <w:rsid w:val="00B8056E"/>
    <w:rsid w:val="00B819C8"/>
    <w:rsid w:val="00B82308"/>
    <w:rsid w:val="00B90885"/>
    <w:rsid w:val="00BB520A"/>
    <w:rsid w:val="00BD08B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10B"/>
    <w:rsid w:val="00D425B2"/>
    <w:rsid w:val="00D428D6"/>
    <w:rsid w:val="00D552B2"/>
    <w:rsid w:val="00D608D1"/>
    <w:rsid w:val="00D74119"/>
    <w:rsid w:val="00D8075B"/>
    <w:rsid w:val="00D8678B"/>
    <w:rsid w:val="00DA2114"/>
    <w:rsid w:val="00DA3FF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516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B3E"/>
    <w:rsid w:val="00FF5E7D"/>
    <w:rsid w:val="03A54B56"/>
    <w:rsid w:val="0CD289C5"/>
    <w:rsid w:val="0E9140EC"/>
    <w:rsid w:val="102D114D"/>
    <w:rsid w:val="141EBD47"/>
    <w:rsid w:val="1D85B4F3"/>
    <w:rsid w:val="1FFC74EB"/>
    <w:rsid w:val="245481D4"/>
    <w:rsid w:val="2AC4B1F3"/>
    <w:rsid w:val="435EFF50"/>
    <w:rsid w:val="43BD5704"/>
    <w:rsid w:val="4EE4A86A"/>
    <w:rsid w:val="4FA4D181"/>
    <w:rsid w:val="50FB8A8E"/>
    <w:rsid w:val="5AFDD000"/>
    <w:rsid w:val="5DF19CE5"/>
    <w:rsid w:val="64096442"/>
    <w:rsid w:val="65775F56"/>
    <w:rsid w:val="6845DEF5"/>
    <w:rsid w:val="7178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71F6C"/>
  <w15:docId w15:val="{30B1BD5C-C99C-4BFE-B2C8-0269DFD0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48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9B2DE-72DA-41CA-9711-DC595171E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949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9</cp:revision>
  <cp:lastPrinted>2019-02-06T21:12:00Z</cp:lastPrinted>
  <dcterms:created xsi:type="dcterms:W3CDTF">2023-09-26T12:00:00Z</dcterms:created>
  <dcterms:modified xsi:type="dcterms:W3CDTF">2024-09-02T07:48:00Z</dcterms:modified>
</cp:coreProperties>
</file>